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50141">
        <w:rPr>
          <w:rFonts w:ascii="Arial" w:hAnsi="Arial" w:cs="Arial"/>
          <w:b/>
          <w:caps/>
          <w:sz w:val="28"/>
          <w:szCs w:val="28"/>
        </w:rPr>
        <w:t>2</w:t>
      </w:r>
      <w:r w:rsidR="00E134D5">
        <w:rPr>
          <w:rFonts w:ascii="Arial" w:hAnsi="Arial" w:cs="Arial"/>
          <w:b/>
          <w:caps/>
          <w:sz w:val="28"/>
          <w:szCs w:val="28"/>
        </w:rPr>
        <w:t>5</w:t>
      </w:r>
      <w:r w:rsidR="00C31AE0">
        <w:rPr>
          <w:rFonts w:ascii="Arial" w:hAnsi="Arial" w:cs="Arial"/>
          <w:b/>
          <w:caps/>
          <w:sz w:val="28"/>
          <w:szCs w:val="28"/>
        </w:rPr>
        <w:t>70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7A3FE6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E134D5" w:rsidRPr="00E134D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C31AE0" w:rsidRPr="00C31AE0">
              <w:rPr>
                <w:rFonts w:ascii="Arial" w:hAnsi="Arial" w:cs="Arial"/>
                <w:sz w:val="20"/>
                <w:szCs w:val="20"/>
              </w:rPr>
              <w:t>execução de obra de adequação nas bocas de lobo existentes em frente ao nº 262 da Rua Cruzeiro, no Bairro Cidade Salvador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</w:t>
      </w:r>
      <w:bookmarkStart w:id="0" w:name="_GoBack"/>
      <w:r>
        <w:rPr>
          <w:rFonts w:ascii="Arial" w:hAnsi="Arial" w:cs="Arial"/>
        </w:rPr>
        <w:t xml:space="preserve">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</w:t>
      </w:r>
      <w:bookmarkEnd w:id="0"/>
      <w:r>
        <w:rPr>
          <w:rFonts w:ascii="Arial" w:hAnsi="Arial" w:cs="Arial"/>
        </w:rPr>
        <w:t>das as providências cabíveis</w:t>
      </w:r>
      <w:r w:rsidR="004137DE">
        <w:rPr>
          <w:rFonts w:ascii="Arial" w:hAnsi="Arial" w:cs="Arial"/>
        </w:rPr>
        <w:t xml:space="preserve"> </w:t>
      </w:r>
      <w:r w:rsidR="00986A93">
        <w:rPr>
          <w:rFonts w:ascii="Arial" w:hAnsi="Arial" w:cs="Arial"/>
        </w:rPr>
        <w:t xml:space="preserve">visando </w:t>
      </w:r>
      <w:r w:rsidR="00E134D5">
        <w:rPr>
          <w:rFonts w:ascii="Arial" w:hAnsi="Arial" w:cs="Arial"/>
        </w:rPr>
        <w:t>à</w:t>
      </w:r>
      <w:r w:rsidR="00E134D5" w:rsidRPr="00E134D5">
        <w:rPr>
          <w:rFonts w:ascii="Arial" w:hAnsi="Arial" w:cs="Arial"/>
        </w:rPr>
        <w:t xml:space="preserve"> </w:t>
      </w:r>
      <w:r w:rsidR="00C31AE0" w:rsidRPr="00C31AE0">
        <w:rPr>
          <w:rFonts w:ascii="Arial" w:hAnsi="Arial" w:cs="Arial"/>
        </w:rPr>
        <w:t>execução de obra de adequação nas bocas de lobo existentes em frente ao nº 262 da Rua Cruzeiro, no Bairro Cidade Salvador</w:t>
      </w:r>
      <w:r w:rsidR="006712FC">
        <w:rPr>
          <w:rFonts w:ascii="Arial" w:hAnsi="Arial" w:cs="Arial"/>
        </w:rPr>
        <w:t>.</w:t>
      </w:r>
    </w:p>
    <w:p w:rsidR="00F4067F" w:rsidRPr="00F4067F" w:rsidRDefault="00F4067F" w:rsidP="00F406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4067F">
        <w:rPr>
          <w:rFonts w:ascii="Arial" w:hAnsi="Arial" w:cs="Arial"/>
        </w:rPr>
        <w:t xml:space="preserve">Conforme pode ser observado pelas fotos anexas, as bocas de lobo </w:t>
      </w:r>
      <w:r w:rsidR="004F64D4">
        <w:rPr>
          <w:rFonts w:ascii="Arial" w:hAnsi="Arial" w:cs="Arial"/>
        </w:rPr>
        <w:t xml:space="preserve">existentes no local </w:t>
      </w:r>
      <w:r w:rsidRPr="00F4067F">
        <w:rPr>
          <w:rFonts w:ascii="Arial" w:hAnsi="Arial" w:cs="Arial"/>
        </w:rPr>
        <w:t xml:space="preserve">foram instaladas </w:t>
      </w:r>
      <w:r w:rsidR="004F64D4">
        <w:rPr>
          <w:rFonts w:ascii="Arial" w:hAnsi="Arial" w:cs="Arial"/>
        </w:rPr>
        <w:t xml:space="preserve">bem </w:t>
      </w:r>
      <w:r w:rsidRPr="00F4067F">
        <w:rPr>
          <w:rFonts w:ascii="Arial" w:hAnsi="Arial" w:cs="Arial"/>
        </w:rPr>
        <w:t>em frente à residência de n</w:t>
      </w:r>
      <w:r w:rsidR="00996C3B">
        <w:rPr>
          <w:rFonts w:ascii="Arial" w:hAnsi="Arial" w:cs="Arial"/>
        </w:rPr>
        <w:t xml:space="preserve">º </w:t>
      </w:r>
      <w:r w:rsidRPr="00F4067F">
        <w:rPr>
          <w:rFonts w:ascii="Arial" w:hAnsi="Arial" w:cs="Arial"/>
        </w:rPr>
        <w:t>262 da Rua Cruzeiro e quando foi feito o rebaixamento da calçada para a entrada e saída d</w:t>
      </w:r>
      <w:r w:rsidR="004F64D4">
        <w:rPr>
          <w:rFonts w:ascii="Arial" w:hAnsi="Arial" w:cs="Arial"/>
        </w:rPr>
        <w:t>o</w:t>
      </w:r>
      <w:r w:rsidRPr="00F4067F">
        <w:rPr>
          <w:rFonts w:ascii="Arial" w:hAnsi="Arial" w:cs="Arial"/>
        </w:rPr>
        <w:t xml:space="preserve"> veículo da garagem d</w:t>
      </w:r>
      <w:r w:rsidR="004F64D4">
        <w:rPr>
          <w:rFonts w:ascii="Arial" w:hAnsi="Arial" w:cs="Arial"/>
        </w:rPr>
        <w:t>a citada residência</w:t>
      </w:r>
      <w:r w:rsidRPr="00F4067F">
        <w:rPr>
          <w:rFonts w:ascii="Arial" w:hAnsi="Arial" w:cs="Arial"/>
        </w:rPr>
        <w:t xml:space="preserve">, construiu-se um forte e alto ressalto entre um ponto </w:t>
      </w:r>
      <w:r w:rsidR="004F64D4">
        <w:rPr>
          <w:rFonts w:ascii="Arial" w:hAnsi="Arial" w:cs="Arial"/>
        </w:rPr>
        <w:t>e</w:t>
      </w:r>
      <w:r w:rsidRPr="00F4067F">
        <w:rPr>
          <w:rFonts w:ascii="Arial" w:hAnsi="Arial" w:cs="Arial"/>
        </w:rPr>
        <w:t xml:space="preserve"> outro.</w:t>
      </w:r>
    </w:p>
    <w:p w:rsidR="00F4067F" w:rsidRPr="00F4067F" w:rsidRDefault="00484BF0" w:rsidP="00F406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Ocorre que</w:t>
      </w:r>
      <w:r w:rsidR="00F4067F" w:rsidRPr="00F4067F">
        <w:rPr>
          <w:rFonts w:ascii="Arial" w:hAnsi="Arial" w:cs="Arial"/>
        </w:rPr>
        <w:t xml:space="preserve"> quando o morador precisa sair de sua residência e tem um outro veículo à frente, o espaço para sair sem passar pelo ressalto é insuficiente.</w:t>
      </w:r>
    </w:p>
    <w:p w:rsidR="00F4067F" w:rsidRPr="00F4067F" w:rsidRDefault="00F4067F" w:rsidP="00F406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4067F">
        <w:rPr>
          <w:rFonts w:ascii="Arial" w:hAnsi="Arial" w:cs="Arial"/>
        </w:rPr>
        <w:t>Conforme se observa, o ressalto é alto e agudo e caso o pneu do veículo tenha contato com o mesmo irá ocasionar danos, mormente considerando que isso irá ocorrer várias vezes durante a semana.</w:t>
      </w:r>
    </w:p>
    <w:p w:rsidR="0077650B" w:rsidRDefault="00F4067F" w:rsidP="00F406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4067F">
        <w:rPr>
          <w:rFonts w:ascii="Arial" w:hAnsi="Arial" w:cs="Arial"/>
        </w:rPr>
        <w:t>Desta forma, ped</w:t>
      </w:r>
      <w:r w:rsidR="00996C3B">
        <w:rPr>
          <w:rFonts w:ascii="Arial" w:hAnsi="Arial" w:cs="Arial"/>
        </w:rPr>
        <w:t xml:space="preserve">imos o </w:t>
      </w:r>
      <w:r w:rsidRPr="00F4067F">
        <w:rPr>
          <w:rFonts w:ascii="Arial" w:hAnsi="Arial" w:cs="Arial"/>
        </w:rPr>
        <w:t>rebaixamento da calçada para permitir que se elimine o ressalto ali existente</w:t>
      </w:r>
      <w:r w:rsidR="00996C3B">
        <w:rPr>
          <w:rFonts w:ascii="Arial" w:hAnsi="Arial" w:cs="Arial"/>
        </w:rPr>
        <w:t xml:space="preserve"> e</w:t>
      </w:r>
      <w:r w:rsidRPr="00F4067F">
        <w:rPr>
          <w:rFonts w:ascii="Arial" w:hAnsi="Arial" w:cs="Arial"/>
        </w:rPr>
        <w:t xml:space="preserve"> permit</w:t>
      </w:r>
      <w:r w:rsidR="00996C3B">
        <w:rPr>
          <w:rFonts w:ascii="Arial" w:hAnsi="Arial" w:cs="Arial"/>
        </w:rPr>
        <w:t xml:space="preserve">a </w:t>
      </w:r>
      <w:r w:rsidRPr="00F4067F">
        <w:rPr>
          <w:rFonts w:ascii="Arial" w:hAnsi="Arial" w:cs="Arial"/>
        </w:rPr>
        <w:t>a saída de veículos da garagem d</w:t>
      </w:r>
      <w:r w:rsidR="00996C3B">
        <w:rPr>
          <w:rFonts w:ascii="Arial" w:hAnsi="Arial" w:cs="Arial"/>
        </w:rPr>
        <w:t>e</w:t>
      </w:r>
      <w:r w:rsidRPr="00F4067F">
        <w:rPr>
          <w:rFonts w:ascii="Arial" w:hAnsi="Arial" w:cs="Arial"/>
        </w:rPr>
        <w:t xml:space="preserve"> n</w:t>
      </w:r>
      <w:r w:rsidR="00996C3B">
        <w:rPr>
          <w:rFonts w:ascii="Arial" w:hAnsi="Arial" w:cs="Arial"/>
        </w:rPr>
        <w:t xml:space="preserve">º </w:t>
      </w:r>
      <w:r w:rsidRPr="00F4067F">
        <w:rPr>
          <w:rFonts w:ascii="Arial" w:hAnsi="Arial" w:cs="Arial"/>
        </w:rPr>
        <w:t>262</w:t>
      </w:r>
      <w:r w:rsidR="004D29A6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07180">
        <w:rPr>
          <w:rFonts w:ascii="Arial" w:hAnsi="Arial" w:cs="Arial"/>
        </w:rPr>
        <w:t>3</w:t>
      </w:r>
      <w:r w:rsidR="00C83C3C">
        <w:rPr>
          <w:rFonts w:ascii="Arial" w:hAnsi="Arial" w:cs="Arial"/>
        </w:rPr>
        <w:t>0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4A28FE">
        <w:rPr>
          <w:rFonts w:ascii="Arial" w:hAnsi="Arial" w:cs="Arial"/>
        </w:rPr>
        <w:t xml:space="preserve">agosto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86083E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210C3A" w:rsidRDefault="00210C3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A7FF2" w:rsidRDefault="00712B59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lastRenderedPageBreak/>
        <w:drawing>
          <wp:inline distT="0" distB="0" distL="0" distR="0" wp14:anchorId="29A7BB79" wp14:editId="16D22F4B">
            <wp:extent cx="4680000" cy="2631600"/>
            <wp:effectExtent l="0" t="0" r="6350" b="0"/>
            <wp:docPr id="10" name="Imagem 10" descr="C:\Users\G12-4253\Desktop\28-08 Boca de lobos na frente da garagem e carro estacionado em frente\20170825_161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C:\Users\G12-4253\Desktop\28-08 Boca de lobos na frente da garagem e carro estacionado em frente\20170825_16184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 wp14:anchorId="33CEA4DF" wp14:editId="7AEE0EED">
            <wp:extent cx="4680000" cy="2631600"/>
            <wp:effectExtent l="0" t="0" r="6350" b="0"/>
            <wp:docPr id="3" name="Imagem 3" descr="C:\Users\G12-4253\Desktop\28-08 Boca de lobos na frente da garagem e carro estacionado em frente\20170825_161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C:\Users\G12-4253\Desktop\28-08 Boca de lobos na frente da garagem e carro estacionado em frente\20170825_1615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 wp14:anchorId="0E5C55DD" wp14:editId="23875A45">
            <wp:extent cx="4680000" cy="2631600"/>
            <wp:effectExtent l="0" t="0" r="6350" b="0"/>
            <wp:docPr id="5" name="Imagem 5" descr="C:\Users\G12-4253\Desktop\28-08 Boca de lobos na frente da garagem e carro estacionado em frente\20170825_161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C:\Users\G12-4253\Desktop\28-08 Boca de lobos na frente da garagem e carro estacionado em frente\20170825_1615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lastRenderedPageBreak/>
        <w:drawing>
          <wp:inline distT="0" distB="0" distL="0" distR="0" wp14:anchorId="40299032" wp14:editId="1142E956">
            <wp:extent cx="6030595" cy="3391535"/>
            <wp:effectExtent l="0" t="0" r="8255" b="0"/>
            <wp:docPr id="4" name="Imagem 4" descr="C:\Users\G12-4253\Desktop\28-08 Boca de lobos na frente da garagem e carro estacionado em frente\20170825_1619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C:\Users\G12-4253\Desktop\28-08 Boca de lobos na frente da garagem e carro estacionado em frente\20170825_16190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39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Default="00712B59" w:rsidP="008C53E8">
      <w:pPr>
        <w:jc w:val="center"/>
        <w:rPr>
          <w:rFonts w:ascii="Arial" w:hAnsi="Arial" w:cs="Arial"/>
          <w:sz w:val="14"/>
          <w:szCs w:val="14"/>
        </w:rPr>
      </w:pPr>
    </w:p>
    <w:p w:rsidR="00712B59" w:rsidRPr="00014008" w:rsidRDefault="00712B59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 wp14:anchorId="47A241BE" wp14:editId="36C0FAE1">
            <wp:extent cx="6030595" cy="2835128"/>
            <wp:effectExtent l="0" t="0" r="8255" b="381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696" t="16311" r="5897" b="8108"/>
                    <a:stretch/>
                  </pic:blipFill>
                  <pic:spPr bwMode="auto">
                    <a:xfrm>
                      <a:off x="0" y="0"/>
                      <a:ext cx="6030595" cy="2835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12B59" w:rsidRPr="00014008" w:rsidSect="007D39FD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5E27" w:rsidRDefault="00335E27">
      <w:r>
        <w:separator/>
      </w:r>
    </w:p>
  </w:endnote>
  <w:endnote w:type="continuationSeparator" w:id="0">
    <w:p w:rsidR="00335E27" w:rsidRDefault="00335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5E27" w:rsidRDefault="00335E27">
      <w:r>
        <w:separator/>
      </w:r>
    </w:p>
  </w:footnote>
  <w:footnote w:type="continuationSeparator" w:id="0">
    <w:p w:rsidR="00335E27" w:rsidRDefault="00335E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963A7">
      <w:rPr>
        <w:rFonts w:ascii="Arial" w:hAnsi="Arial" w:cs="Arial"/>
        <w:b/>
        <w:sz w:val="20"/>
        <w:szCs w:val="20"/>
        <w:u w:val="single"/>
      </w:rPr>
      <w:t>2</w:t>
    </w:r>
    <w:r w:rsidR="00811ECA">
      <w:rPr>
        <w:rFonts w:ascii="Arial" w:hAnsi="Arial" w:cs="Arial"/>
        <w:b/>
        <w:sz w:val="20"/>
        <w:szCs w:val="20"/>
        <w:u w:val="single"/>
      </w:rPr>
      <w:t>5</w:t>
    </w:r>
    <w:r w:rsidR="00712B59">
      <w:rPr>
        <w:rFonts w:ascii="Arial" w:hAnsi="Arial" w:cs="Arial"/>
        <w:b/>
        <w:sz w:val="20"/>
        <w:szCs w:val="20"/>
        <w:u w:val="single"/>
      </w:rPr>
      <w:t>70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811ECA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11ECA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84BF0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84BF0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7A95"/>
    <w:rsid w:val="00021D7F"/>
    <w:rsid w:val="00024FD3"/>
    <w:rsid w:val="00030281"/>
    <w:rsid w:val="00031074"/>
    <w:rsid w:val="00034A23"/>
    <w:rsid w:val="00035354"/>
    <w:rsid w:val="00046B11"/>
    <w:rsid w:val="00050141"/>
    <w:rsid w:val="0005150C"/>
    <w:rsid w:val="00051781"/>
    <w:rsid w:val="0005204B"/>
    <w:rsid w:val="00056288"/>
    <w:rsid w:val="00056E2D"/>
    <w:rsid w:val="00061921"/>
    <w:rsid w:val="00061C81"/>
    <w:rsid w:val="00074578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45B"/>
    <w:rsid w:val="00097CAE"/>
    <w:rsid w:val="000A31D8"/>
    <w:rsid w:val="000A6C04"/>
    <w:rsid w:val="000A6CD9"/>
    <w:rsid w:val="000B5695"/>
    <w:rsid w:val="000B655D"/>
    <w:rsid w:val="000C04D6"/>
    <w:rsid w:val="000C0F6F"/>
    <w:rsid w:val="000C3989"/>
    <w:rsid w:val="000C4E27"/>
    <w:rsid w:val="000C6271"/>
    <w:rsid w:val="000C70D2"/>
    <w:rsid w:val="000D0E94"/>
    <w:rsid w:val="000D17E8"/>
    <w:rsid w:val="000D1E4D"/>
    <w:rsid w:val="000D2327"/>
    <w:rsid w:val="000D3B02"/>
    <w:rsid w:val="000D6A2E"/>
    <w:rsid w:val="000E1782"/>
    <w:rsid w:val="000E2D63"/>
    <w:rsid w:val="000E7B0F"/>
    <w:rsid w:val="000F12A2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7261"/>
    <w:rsid w:val="00117E87"/>
    <w:rsid w:val="00123251"/>
    <w:rsid w:val="00123D52"/>
    <w:rsid w:val="00130FFD"/>
    <w:rsid w:val="00137D74"/>
    <w:rsid w:val="00141D4A"/>
    <w:rsid w:val="00142837"/>
    <w:rsid w:val="00144DF0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2584"/>
    <w:rsid w:val="001726DA"/>
    <w:rsid w:val="00172E81"/>
    <w:rsid w:val="001741EE"/>
    <w:rsid w:val="0017766D"/>
    <w:rsid w:val="00177DA5"/>
    <w:rsid w:val="001819C7"/>
    <w:rsid w:val="00181CD2"/>
    <w:rsid w:val="00181D4F"/>
    <w:rsid w:val="00183954"/>
    <w:rsid w:val="00184084"/>
    <w:rsid w:val="00185749"/>
    <w:rsid w:val="00193AD0"/>
    <w:rsid w:val="00197749"/>
    <w:rsid w:val="00197D27"/>
    <w:rsid w:val="001A09F2"/>
    <w:rsid w:val="001A0CC5"/>
    <w:rsid w:val="001A147B"/>
    <w:rsid w:val="001A3365"/>
    <w:rsid w:val="001B0773"/>
    <w:rsid w:val="001B297F"/>
    <w:rsid w:val="001B5827"/>
    <w:rsid w:val="001C2A19"/>
    <w:rsid w:val="001C2C04"/>
    <w:rsid w:val="001C6656"/>
    <w:rsid w:val="001D0DEB"/>
    <w:rsid w:val="001D2AE1"/>
    <w:rsid w:val="001D63CB"/>
    <w:rsid w:val="001E2AD9"/>
    <w:rsid w:val="001E2E0F"/>
    <w:rsid w:val="001E561E"/>
    <w:rsid w:val="001E7344"/>
    <w:rsid w:val="001F13C3"/>
    <w:rsid w:val="001F6827"/>
    <w:rsid w:val="001F7384"/>
    <w:rsid w:val="00204C0C"/>
    <w:rsid w:val="00204ED7"/>
    <w:rsid w:val="002069A9"/>
    <w:rsid w:val="00210A8F"/>
    <w:rsid w:val="00210C3A"/>
    <w:rsid w:val="00210F6B"/>
    <w:rsid w:val="0022550C"/>
    <w:rsid w:val="00227C5B"/>
    <w:rsid w:val="00230859"/>
    <w:rsid w:val="00230A82"/>
    <w:rsid w:val="00230AD6"/>
    <w:rsid w:val="002328FA"/>
    <w:rsid w:val="00232D6D"/>
    <w:rsid w:val="00241405"/>
    <w:rsid w:val="002477B6"/>
    <w:rsid w:val="00250354"/>
    <w:rsid w:val="002516E6"/>
    <w:rsid w:val="00253C82"/>
    <w:rsid w:val="00256155"/>
    <w:rsid w:val="00257D5F"/>
    <w:rsid w:val="00265D9D"/>
    <w:rsid w:val="0026732A"/>
    <w:rsid w:val="00272532"/>
    <w:rsid w:val="00285142"/>
    <w:rsid w:val="00285756"/>
    <w:rsid w:val="00294DFF"/>
    <w:rsid w:val="0029679B"/>
    <w:rsid w:val="002A7434"/>
    <w:rsid w:val="002B5B0A"/>
    <w:rsid w:val="002B7EE6"/>
    <w:rsid w:val="002C194D"/>
    <w:rsid w:val="002C2250"/>
    <w:rsid w:val="002C2989"/>
    <w:rsid w:val="002C2AE6"/>
    <w:rsid w:val="002C3692"/>
    <w:rsid w:val="002C386A"/>
    <w:rsid w:val="002C435F"/>
    <w:rsid w:val="002C4B2B"/>
    <w:rsid w:val="002C5C70"/>
    <w:rsid w:val="002D0F7A"/>
    <w:rsid w:val="002D178E"/>
    <w:rsid w:val="002D3825"/>
    <w:rsid w:val="002D3D9E"/>
    <w:rsid w:val="002D4688"/>
    <w:rsid w:val="002E287C"/>
    <w:rsid w:val="002E700C"/>
    <w:rsid w:val="002E7A65"/>
    <w:rsid w:val="002F02DB"/>
    <w:rsid w:val="002F21B4"/>
    <w:rsid w:val="002F47B7"/>
    <w:rsid w:val="002F63CE"/>
    <w:rsid w:val="0030168E"/>
    <w:rsid w:val="00301DEF"/>
    <w:rsid w:val="00304DBA"/>
    <w:rsid w:val="00305C80"/>
    <w:rsid w:val="003075BA"/>
    <w:rsid w:val="00311A27"/>
    <w:rsid w:val="003125ED"/>
    <w:rsid w:val="0031295E"/>
    <w:rsid w:val="003162A1"/>
    <w:rsid w:val="00317C1A"/>
    <w:rsid w:val="00320D63"/>
    <w:rsid w:val="00323F0F"/>
    <w:rsid w:val="00324B63"/>
    <w:rsid w:val="003263B1"/>
    <w:rsid w:val="003267DC"/>
    <w:rsid w:val="00330657"/>
    <w:rsid w:val="003309BD"/>
    <w:rsid w:val="00332720"/>
    <w:rsid w:val="003334EF"/>
    <w:rsid w:val="00334DF4"/>
    <w:rsid w:val="00335C40"/>
    <w:rsid w:val="00335E27"/>
    <w:rsid w:val="003409A1"/>
    <w:rsid w:val="0034158C"/>
    <w:rsid w:val="003415EC"/>
    <w:rsid w:val="00343838"/>
    <w:rsid w:val="00346880"/>
    <w:rsid w:val="003471B4"/>
    <w:rsid w:val="00347C95"/>
    <w:rsid w:val="00347D5E"/>
    <w:rsid w:val="003516FA"/>
    <w:rsid w:val="00354845"/>
    <w:rsid w:val="0036224C"/>
    <w:rsid w:val="0036360F"/>
    <w:rsid w:val="00364FCD"/>
    <w:rsid w:val="003650EE"/>
    <w:rsid w:val="0037386C"/>
    <w:rsid w:val="00373F57"/>
    <w:rsid w:val="00380E29"/>
    <w:rsid w:val="00381797"/>
    <w:rsid w:val="00381E6C"/>
    <w:rsid w:val="0038231E"/>
    <w:rsid w:val="003848C4"/>
    <w:rsid w:val="00384A7D"/>
    <w:rsid w:val="00390AD3"/>
    <w:rsid w:val="003926AF"/>
    <w:rsid w:val="00396134"/>
    <w:rsid w:val="00397FF3"/>
    <w:rsid w:val="003A77BE"/>
    <w:rsid w:val="003B05B7"/>
    <w:rsid w:val="003B091B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E078C"/>
    <w:rsid w:val="003E188F"/>
    <w:rsid w:val="003E1DED"/>
    <w:rsid w:val="003E46A9"/>
    <w:rsid w:val="003E5FBC"/>
    <w:rsid w:val="003E6088"/>
    <w:rsid w:val="003E6D44"/>
    <w:rsid w:val="003F3262"/>
    <w:rsid w:val="003F702A"/>
    <w:rsid w:val="004006D0"/>
    <w:rsid w:val="0040329C"/>
    <w:rsid w:val="00404DAE"/>
    <w:rsid w:val="00405BC2"/>
    <w:rsid w:val="00412795"/>
    <w:rsid w:val="004137DE"/>
    <w:rsid w:val="00414662"/>
    <w:rsid w:val="0041703C"/>
    <w:rsid w:val="00420561"/>
    <w:rsid w:val="00424000"/>
    <w:rsid w:val="00425EA9"/>
    <w:rsid w:val="00426867"/>
    <w:rsid w:val="00430AE0"/>
    <w:rsid w:val="004321D9"/>
    <w:rsid w:val="004338C5"/>
    <w:rsid w:val="0043426A"/>
    <w:rsid w:val="004416AF"/>
    <w:rsid w:val="00446EC9"/>
    <w:rsid w:val="004479CC"/>
    <w:rsid w:val="00450A9D"/>
    <w:rsid w:val="00451F8E"/>
    <w:rsid w:val="00452A52"/>
    <w:rsid w:val="0045630E"/>
    <w:rsid w:val="0046218B"/>
    <w:rsid w:val="004641BB"/>
    <w:rsid w:val="00464586"/>
    <w:rsid w:val="00467F6A"/>
    <w:rsid w:val="00472A82"/>
    <w:rsid w:val="00480B40"/>
    <w:rsid w:val="00480C38"/>
    <w:rsid w:val="00483569"/>
    <w:rsid w:val="00484BF0"/>
    <w:rsid w:val="00485AD4"/>
    <w:rsid w:val="00487D64"/>
    <w:rsid w:val="00493115"/>
    <w:rsid w:val="00494C8D"/>
    <w:rsid w:val="004A28FE"/>
    <w:rsid w:val="004B022E"/>
    <w:rsid w:val="004B1105"/>
    <w:rsid w:val="004C2C30"/>
    <w:rsid w:val="004C38F7"/>
    <w:rsid w:val="004C6C78"/>
    <w:rsid w:val="004C7C5B"/>
    <w:rsid w:val="004C7F0B"/>
    <w:rsid w:val="004D11BC"/>
    <w:rsid w:val="004D1B4D"/>
    <w:rsid w:val="004D29A6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9E9"/>
    <w:rsid w:val="004F438A"/>
    <w:rsid w:val="004F5A31"/>
    <w:rsid w:val="004F60CD"/>
    <w:rsid w:val="004F64D4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472B"/>
    <w:rsid w:val="00551860"/>
    <w:rsid w:val="005559DC"/>
    <w:rsid w:val="00562E5E"/>
    <w:rsid w:val="00563A45"/>
    <w:rsid w:val="00563D47"/>
    <w:rsid w:val="00563D66"/>
    <w:rsid w:val="00564290"/>
    <w:rsid w:val="00564368"/>
    <w:rsid w:val="00565084"/>
    <w:rsid w:val="00567E05"/>
    <w:rsid w:val="00571F6D"/>
    <w:rsid w:val="005727D2"/>
    <w:rsid w:val="00572D01"/>
    <w:rsid w:val="00573B86"/>
    <w:rsid w:val="00580475"/>
    <w:rsid w:val="0058109A"/>
    <w:rsid w:val="005865DD"/>
    <w:rsid w:val="005868AE"/>
    <w:rsid w:val="005A01D0"/>
    <w:rsid w:val="005A03FA"/>
    <w:rsid w:val="005A0E00"/>
    <w:rsid w:val="005A0F08"/>
    <w:rsid w:val="005A22C0"/>
    <w:rsid w:val="005A4607"/>
    <w:rsid w:val="005A6881"/>
    <w:rsid w:val="005A7BCA"/>
    <w:rsid w:val="005B166B"/>
    <w:rsid w:val="005B3D21"/>
    <w:rsid w:val="005B4EC0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138D"/>
    <w:rsid w:val="005E1D61"/>
    <w:rsid w:val="005E75C3"/>
    <w:rsid w:val="005F09E5"/>
    <w:rsid w:val="005F2B07"/>
    <w:rsid w:val="005F31B7"/>
    <w:rsid w:val="005F66F1"/>
    <w:rsid w:val="005F7BF9"/>
    <w:rsid w:val="00606224"/>
    <w:rsid w:val="00610847"/>
    <w:rsid w:val="006129E7"/>
    <w:rsid w:val="00616CA3"/>
    <w:rsid w:val="00621BE5"/>
    <w:rsid w:val="00624472"/>
    <w:rsid w:val="00630C01"/>
    <w:rsid w:val="006426AE"/>
    <w:rsid w:val="006428D3"/>
    <w:rsid w:val="00643032"/>
    <w:rsid w:val="006453F1"/>
    <w:rsid w:val="006527C6"/>
    <w:rsid w:val="006534C7"/>
    <w:rsid w:val="006540D2"/>
    <w:rsid w:val="006613FB"/>
    <w:rsid w:val="00662A35"/>
    <w:rsid w:val="00662DA3"/>
    <w:rsid w:val="00665786"/>
    <w:rsid w:val="006712FC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8A1"/>
    <w:rsid w:val="00696ED8"/>
    <w:rsid w:val="00697BE8"/>
    <w:rsid w:val="006A370D"/>
    <w:rsid w:val="006A386F"/>
    <w:rsid w:val="006A4298"/>
    <w:rsid w:val="006B0B8E"/>
    <w:rsid w:val="006B29AF"/>
    <w:rsid w:val="006B31D3"/>
    <w:rsid w:val="006B50C1"/>
    <w:rsid w:val="006B554F"/>
    <w:rsid w:val="006B6F5F"/>
    <w:rsid w:val="006C037B"/>
    <w:rsid w:val="006C1A5F"/>
    <w:rsid w:val="006C2862"/>
    <w:rsid w:val="006C59BC"/>
    <w:rsid w:val="006C64E9"/>
    <w:rsid w:val="006D0692"/>
    <w:rsid w:val="006D2C9F"/>
    <w:rsid w:val="006D3C12"/>
    <w:rsid w:val="006D41B2"/>
    <w:rsid w:val="006D51F7"/>
    <w:rsid w:val="006D5F56"/>
    <w:rsid w:val="006D6F7D"/>
    <w:rsid w:val="006D7B0C"/>
    <w:rsid w:val="006E39FB"/>
    <w:rsid w:val="006E3DFD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2B59"/>
    <w:rsid w:val="007152B1"/>
    <w:rsid w:val="00715F74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698A"/>
    <w:rsid w:val="00737141"/>
    <w:rsid w:val="00737FD0"/>
    <w:rsid w:val="00741E9A"/>
    <w:rsid w:val="0074256A"/>
    <w:rsid w:val="00752E01"/>
    <w:rsid w:val="00761DA4"/>
    <w:rsid w:val="007648C2"/>
    <w:rsid w:val="00765CE5"/>
    <w:rsid w:val="00766550"/>
    <w:rsid w:val="00767C5B"/>
    <w:rsid w:val="0077383B"/>
    <w:rsid w:val="00775A1B"/>
    <w:rsid w:val="0077650B"/>
    <w:rsid w:val="007814A4"/>
    <w:rsid w:val="00782186"/>
    <w:rsid w:val="007826BA"/>
    <w:rsid w:val="007838DC"/>
    <w:rsid w:val="007870F3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E6"/>
    <w:rsid w:val="007A420D"/>
    <w:rsid w:val="007A4A6B"/>
    <w:rsid w:val="007A5435"/>
    <w:rsid w:val="007A5844"/>
    <w:rsid w:val="007A7898"/>
    <w:rsid w:val="007A7C09"/>
    <w:rsid w:val="007B32B5"/>
    <w:rsid w:val="007C1BCE"/>
    <w:rsid w:val="007C3B19"/>
    <w:rsid w:val="007C49E0"/>
    <w:rsid w:val="007C4F49"/>
    <w:rsid w:val="007D22FC"/>
    <w:rsid w:val="007D39FD"/>
    <w:rsid w:val="007D5C56"/>
    <w:rsid w:val="007E348D"/>
    <w:rsid w:val="007E3F69"/>
    <w:rsid w:val="007F0DA6"/>
    <w:rsid w:val="007F1B01"/>
    <w:rsid w:val="007F2F46"/>
    <w:rsid w:val="007F41C6"/>
    <w:rsid w:val="007F47CA"/>
    <w:rsid w:val="007F75CA"/>
    <w:rsid w:val="0080061B"/>
    <w:rsid w:val="00800E28"/>
    <w:rsid w:val="0080197E"/>
    <w:rsid w:val="008063B2"/>
    <w:rsid w:val="008077AF"/>
    <w:rsid w:val="00811ECA"/>
    <w:rsid w:val="0081633C"/>
    <w:rsid w:val="00820C13"/>
    <w:rsid w:val="008223AD"/>
    <w:rsid w:val="008306F7"/>
    <w:rsid w:val="00833E7C"/>
    <w:rsid w:val="008368E0"/>
    <w:rsid w:val="008474F2"/>
    <w:rsid w:val="00855FCB"/>
    <w:rsid w:val="008573AF"/>
    <w:rsid w:val="0086083E"/>
    <w:rsid w:val="0086187C"/>
    <w:rsid w:val="0086310A"/>
    <w:rsid w:val="008654AF"/>
    <w:rsid w:val="00867000"/>
    <w:rsid w:val="00870972"/>
    <w:rsid w:val="00871B4C"/>
    <w:rsid w:val="0087340F"/>
    <w:rsid w:val="00873681"/>
    <w:rsid w:val="008740BA"/>
    <w:rsid w:val="00874FCB"/>
    <w:rsid w:val="008751ED"/>
    <w:rsid w:val="00876A1F"/>
    <w:rsid w:val="00877E50"/>
    <w:rsid w:val="0088032C"/>
    <w:rsid w:val="00883064"/>
    <w:rsid w:val="008909A4"/>
    <w:rsid w:val="00890A67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B402C"/>
    <w:rsid w:val="008C21CF"/>
    <w:rsid w:val="008C2DC6"/>
    <w:rsid w:val="008C33AB"/>
    <w:rsid w:val="008C53E8"/>
    <w:rsid w:val="008C5627"/>
    <w:rsid w:val="008D204E"/>
    <w:rsid w:val="008D2CBE"/>
    <w:rsid w:val="008E41D3"/>
    <w:rsid w:val="008E62F0"/>
    <w:rsid w:val="008F1591"/>
    <w:rsid w:val="008F59C7"/>
    <w:rsid w:val="00900E84"/>
    <w:rsid w:val="009067C6"/>
    <w:rsid w:val="00906DDD"/>
    <w:rsid w:val="00911A70"/>
    <w:rsid w:val="00911E68"/>
    <w:rsid w:val="009157FB"/>
    <w:rsid w:val="00917EFB"/>
    <w:rsid w:val="00921519"/>
    <w:rsid w:val="00921888"/>
    <w:rsid w:val="0092279E"/>
    <w:rsid w:val="00922964"/>
    <w:rsid w:val="00923875"/>
    <w:rsid w:val="0093316F"/>
    <w:rsid w:val="00947841"/>
    <w:rsid w:val="009532A1"/>
    <w:rsid w:val="009546FD"/>
    <w:rsid w:val="00956BA0"/>
    <w:rsid w:val="009573D7"/>
    <w:rsid w:val="009626F2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6A93"/>
    <w:rsid w:val="00992593"/>
    <w:rsid w:val="009937F6"/>
    <w:rsid w:val="00995E42"/>
    <w:rsid w:val="00996267"/>
    <w:rsid w:val="00996C3B"/>
    <w:rsid w:val="009A2792"/>
    <w:rsid w:val="009A2ABD"/>
    <w:rsid w:val="009A6303"/>
    <w:rsid w:val="009A698C"/>
    <w:rsid w:val="009A6D8A"/>
    <w:rsid w:val="009B01A7"/>
    <w:rsid w:val="009B0D00"/>
    <w:rsid w:val="009B18BC"/>
    <w:rsid w:val="009B207E"/>
    <w:rsid w:val="009B32F8"/>
    <w:rsid w:val="009B34B6"/>
    <w:rsid w:val="009B42EC"/>
    <w:rsid w:val="009B44BB"/>
    <w:rsid w:val="009B629A"/>
    <w:rsid w:val="009C2F5A"/>
    <w:rsid w:val="009C48FD"/>
    <w:rsid w:val="009C52E7"/>
    <w:rsid w:val="009C5DDC"/>
    <w:rsid w:val="009D0F6E"/>
    <w:rsid w:val="009D1F9A"/>
    <w:rsid w:val="009D2FAF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A00A07"/>
    <w:rsid w:val="00A12902"/>
    <w:rsid w:val="00A1321F"/>
    <w:rsid w:val="00A15837"/>
    <w:rsid w:val="00A219BF"/>
    <w:rsid w:val="00A21A8C"/>
    <w:rsid w:val="00A31236"/>
    <w:rsid w:val="00A32F7F"/>
    <w:rsid w:val="00A342EC"/>
    <w:rsid w:val="00A349F1"/>
    <w:rsid w:val="00A362F3"/>
    <w:rsid w:val="00A41680"/>
    <w:rsid w:val="00A44EB7"/>
    <w:rsid w:val="00A46B01"/>
    <w:rsid w:val="00A46FDD"/>
    <w:rsid w:val="00A471A6"/>
    <w:rsid w:val="00A56C5B"/>
    <w:rsid w:val="00A56C68"/>
    <w:rsid w:val="00A6377A"/>
    <w:rsid w:val="00A6764B"/>
    <w:rsid w:val="00A67686"/>
    <w:rsid w:val="00A81F07"/>
    <w:rsid w:val="00A860B3"/>
    <w:rsid w:val="00A8668E"/>
    <w:rsid w:val="00A86CDC"/>
    <w:rsid w:val="00A870F0"/>
    <w:rsid w:val="00A92CB9"/>
    <w:rsid w:val="00A948D1"/>
    <w:rsid w:val="00A95061"/>
    <w:rsid w:val="00A950FD"/>
    <w:rsid w:val="00A9593E"/>
    <w:rsid w:val="00AA029F"/>
    <w:rsid w:val="00AA2294"/>
    <w:rsid w:val="00AA2642"/>
    <w:rsid w:val="00AA390E"/>
    <w:rsid w:val="00AA5201"/>
    <w:rsid w:val="00AA590E"/>
    <w:rsid w:val="00AA5EB3"/>
    <w:rsid w:val="00AA7252"/>
    <w:rsid w:val="00AB730D"/>
    <w:rsid w:val="00AC24F9"/>
    <w:rsid w:val="00AC448E"/>
    <w:rsid w:val="00AC4BBE"/>
    <w:rsid w:val="00AC5201"/>
    <w:rsid w:val="00AC6AAF"/>
    <w:rsid w:val="00AC712C"/>
    <w:rsid w:val="00AD0E45"/>
    <w:rsid w:val="00AD1305"/>
    <w:rsid w:val="00AD1FF8"/>
    <w:rsid w:val="00AD619A"/>
    <w:rsid w:val="00AD6B47"/>
    <w:rsid w:val="00AE2FDC"/>
    <w:rsid w:val="00AF0234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3590"/>
    <w:rsid w:val="00B17275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5F3F"/>
    <w:rsid w:val="00B94003"/>
    <w:rsid w:val="00B9470C"/>
    <w:rsid w:val="00BA1565"/>
    <w:rsid w:val="00BA36B8"/>
    <w:rsid w:val="00BA7FF2"/>
    <w:rsid w:val="00BB3873"/>
    <w:rsid w:val="00BB3F3E"/>
    <w:rsid w:val="00BB6C2A"/>
    <w:rsid w:val="00BC0AB9"/>
    <w:rsid w:val="00BC18E4"/>
    <w:rsid w:val="00BC44DF"/>
    <w:rsid w:val="00BC5513"/>
    <w:rsid w:val="00BC708F"/>
    <w:rsid w:val="00BC7275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791A"/>
    <w:rsid w:val="00C06926"/>
    <w:rsid w:val="00C06BEA"/>
    <w:rsid w:val="00C103D6"/>
    <w:rsid w:val="00C152F1"/>
    <w:rsid w:val="00C172AE"/>
    <w:rsid w:val="00C23EA0"/>
    <w:rsid w:val="00C259DC"/>
    <w:rsid w:val="00C25D1F"/>
    <w:rsid w:val="00C30767"/>
    <w:rsid w:val="00C31079"/>
    <w:rsid w:val="00C3121D"/>
    <w:rsid w:val="00C31AE0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6361C"/>
    <w:rsid w:val="00C671DD"/>
    <w:rsid w:val="00C67317"/>
    <w:rsid w:val="00C710F2"/>
    <w:rsid w:val="00C739AD"/>
    <w:rsid w:val="00C746CD"/>
    <w:rsid w:val="00C74B72"/>
    <w:rsid w:val="00C76263"/>
    <w:rsid w:val="00C83C3C"/>
    <w:rsid w:val="00C869D8"/>
    <w:rsid w:val="00C87CD5"/>
    <w:rsid w:val="00C924B3"/>
    <w:rsid w:val="00C9593C"/>
    <w:rsid w:val="00C963A7"/>
    <w:rsid w:val="00C97B93"/>
    <w:rsid w:val="00CA66AD"/>
    <w:rsid w:val="00CA759E"/>
    <w:rsid w:val="00CA781E"/>
    <w:rsid w:val="00CB2829"/>
    <w:rsid w:val="00CB2BAB"/>
    <w:rsid w:val="00CB2EB9"/>
    <w:rsid w:val="00CB3A83"/>
    <w:rsid w:val="00CB4D05"/>
    <w:rsid w:val="00CB6398"/>
    <w:rsid w:val="00CB6496"/>
    <w:rsid w:val="00CC39CE"/>
    <w:rsid w:val="00CC4096"/>
    <w:rsid w:val="00CC561F"/>
    <w:rsid w:val="00CC5F08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602B"/>
    <w:rsid w:val="00D00F56"/>
    <w:rsid w:val="00D02C65"/>
    <w:rsid w:val="00D054A6"/>
    <w:rsid w:val="00D069D1"/>
    <w:rsid w:val="00D06E9C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BE7"/>
    <w:rsid w:val="00D37CCD"/>
    <w:rsid w:val="00D42E6F"/>
    <w:rsid w:val="00D44423"/>
    <w:rsid w:val="00D44CA5"/>
    <w:rsid w:val="00D5074F"/>
    <w:rsid w:val="00D507D5"/>
    <w:rsid w:val="00D5258B"/>
    <w:rsid w:val="00D5430F"/>
    <w:rsid w:val="00D561C6"/>
    <w:rsid w:val="00D564F1"/>
    <w:rsid w:val="00D611A2"/>
    <w:rsid w:val="00D6464D"/>
    <w:rsid w:val="00D71F7B"/>
    <w:rsid w:val="00D72655"/>
    <w:rsid w:val="00D74D73"/>
    <w:rsid w:val="00D7594E"/>
    <w:rsid w:val="00D76B58"/>
    <w:rsid w:val="00D80411"/>
    <w:rsid w:val="00D80929"/>
    <w:rsid w:val="00D82087"/>
    <w:rsid w:val="00D83191"/>
    <w:rsid w:val="00D8365B"/>
    <w:rsid w:val="00D84E66"/>
    <w:rsid w:val="00D864F8"/>
    <w:rsid w:val="00D94B1B"/>
    <w:rsid w:val="00D95F60"/>
    <w:rsid w:val="00DA0400"/>
    <w:rsid w:val="00DA3CE6"/>
    <w:rsid w:val="00DA4755"/>
    <w:rsid w:val="00DA70ED"/>
    <w:rsid w:val="00DA734E"/>
    <w:rsid w:val="00DB0990"/>
    <w:rsid w:val="00DB1DBE"/>
    <w:rsid w:val="00DB23E5"/>
    <w:rsid w:val="00DB48F6"/>
    <w:rsid w:val="00DB6FAD"/>
    <w:rsid w:val="00DC51F7"/>
    <w:rsid w:val="00DC7E28"/>
    <w:rsid w:val="00DD42E9"/>
    <w:rsid w:val="00DD59C9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51C8"/>
    <w:rsid w:val="00DF55C9"/>
    <w:rsid w:val="00DF5A81"/>
    <w:rsid w:val="00DF6395"/>
    <w:rsid w:val="00DF7708"/>
    <w:rsid w:val="00E001DB"/>
    <w:rsid w:val="00E00E43"/>
    <w:rsid w:val="00E0249F"/>
    <w:rsid w:val="00E06032"/>
    <w:rsid w:val="00E07338"/>
    <w:rsid w:val="00E07978"/>
    <w:rsid w:val="00E11F92"/>
    <w:rsid w:val="00E134D5"/>
    <w:rsid w:val="00E14247"/>
    <w:rsid w:val="00E146E5"/>
    <w:rsid w:val="00E1495D"/>
    <w:rsid w:val="00E14F37"/>
    <w:rsid w:val="00E1543F"/>
    <w:rsid w:val="00E20826"/>
    <w:rsid w:val="00E2121F"/>
    <w:rsid w:val="00E22A66"/>
    <w:rsid w:val="00E2501C"/>
    <w:rsid w:val="00E26B3B"/>
    <w:rsid w:val="00E3022D"/>
    <w:rsid w:val="00E316F1"/>
    <w:rsid w:val="00E336D0"/>
    <w:rsid w:val="00E4414A"/>
    <w:rsid w:val="00E4620B"/>
    <w:rsid w:val="00E51448"/>
    <w:rsid w:val="00E5207A"/>
    <w:rsid w:val="00E52CC5"/>
    <w:rsid w:val="00E600E1"/>
    <w:rsid w:val="00E624D5"/>
    <w:rsid w:val="00E66CFD"/>
    <w:rsid w:val="00E721EC"/>
    <w:rsid w:val="00E74743"/>
    <w:rsid w:val="00E754FF"/>
    <w:rsid w:val="00E8023F"/>
    <w:rsid w:val="00E83C32"/>
    <w:rsid w:val="00E86C30"/>
    <w:rsid w:val="00E90791"/>
    <w:rsid w:val="00E90C30"/>
    <w:rsid w:val="00E915C0"/>
    <w:rsid w:val="00E9160E"/>
    <w:rsid w:val="00E91D31"/>
    <w:rsid w:val="00EB04D6"/>
    <w:rsid w:val="00EB4489"/>
    <w:rsid w:val="00EB7F89"/>
    <w:rsid w:val="00EC03B9"/>
    <w:rsid w:val="00EC0602"/>
    <w:rsid w:val="00EC1DA4"/>
    <w:rsid w:val="00EC398F"/>
    <w:rsid w:val="00EC4A66"/>
    <w:rsid w:val="00EC4E2C"/>
    <w:rsid w:val="00EC7ADB"/>
    <w:rsid w:val="00ED2065"/>
    <w:rsid w:val="00ED265B"/>
    <w:rsid w:val="00ED2C10"/>
    <w:rsid w:val="00ED6A53"/>
    <w:rsid w:val="00EE050C"/>
    <w:rsid w:val="00EE3733"/>
    <w:rsid w:val="00EE3DFC"/>
    <w:rsid w:val="00EE47C0"/>
    <w:rsid w:val="00EE48BF"/>
    <w:rsid w:val="00EF2DD6"/>
    <w:rsid w:val="00EF49D4"/>
    <w:rsid w:val="00F01C8C"/>
    <w:rsid w:val="00F07A38"/>
    <w:rsid w:val="00F11183"/>
    <w:rsid w:val="00F1255A"/>
    <w:rsid w:val="00F12B5A"/>
    <w:rsid w:val="00F14DD8"/>
    <w:rsid w:val="00F20421"/>
    <w:rsid w:val="00F22D92"/>
    <w:rsid w:val="00F239FB"/>
    <w:rsid w:val="00F27302"/>
    <w:rsid w:val="00F27895"/>
    <w:rsid w:val="00F30324"/>
    <w:rsid w:val="00F40396"/>
    <w:rsid w:val="00F4046A"/>
    <w:rsid w:val="00F4067F"/>
    <w:rsid w:val="00F420E5"/>
    <w:rsid w:val="00F451F6"/>
    <w:rsid w:val="00F46ED2"/>
    <w:rsid w:val="00F506FD"/>
    <w:rsid w:val="00F5150F"/>
    <w:rsid w:val="00F51E52"/>
    <w:rsid w:val="00F53ED4"/>
    <w:rsid w:val="00F5415A"/>
    <w:rsid w:val="00F63AAB"/>
    <w:rsid w:val="00F6538B"/>
    <w:rsid w:val="00F6542F"/>
    <w:rsid w:val="00F65C85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20D2"/>
    <w:rsid w:val="00FA2DF0"/>
    <w:rsid w:val="00FA3CFC"/>
    <w:rsid w:val="00FB002F"/>
    <w:rsid w:val="00FB00FA"/>
    <w:rsid w:val="00FC084A"/>
    <w:rsid w:val="00FC1C13"/>
    <w:rsid w:val="00FC4C4A"/>
    <w:rsid w:val="00FC549B"/>
    <w:rsid w:val="00FC54C5"/>
    <w:rsid w:val="00FD17F9"/>
    <w:rsid w:val="00FD4955"/>
    <w:rsid w:val="00FE28F8"/>
    <w:rsid w:val="00FE2C07"/>
    <w:rsid w:val="00FE2EC9"/>
    <w:rsid w:val="00FE3B6B"/>
    <w:rsid w:val="00FE581F"/>
    <w:rsid w:val="00FF0D86"/>
    <w:rsid w:val="00FF1189"/>
    <w:rsid w:val="00FF2763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134DB-7380-4539-89B9-E64AC5CEB3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3</Pages>
  <Words>241</Words>
  <Characters>1305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8</cp:revision>
  <cp:lastPrinted>2017-08-29T14:17:00Z</cp:lastPrinted>
  <dcterms:created xsi:type="dcterms:W3CDTF">2017-08-29T14:18:00Z</dcterms:created>
  <dcterms:modified xsi:type="dcterms:W3CDTF">2017-08-29T14:28:00Z</dcterms:modified>
</cp:coreProperties>
</file>