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738F0">
        <w:rPr>
          <w:rFonts w:ascii="Arial" w:hAnsi="Arial" w:cs="Arial"/>
          <w:b/>
          <w:caps/>
          <w:sz w:val="28"/>
          <w:szCs w:val="28"/>
        </w:rPr>
        <w:t>1982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6738F0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6738F0">
              <w:rPr>
                <w:rFonts w:ascii="Arial" w:hAnsi="Arial" w:cs="Arial"/>
                <w:sz w:val="20"/>
                <w:szCs w:val="20"/>
              </w:rPr>
              <w:t>Solicita colocação de cobertura no ponto de ônibus existente na praça localizada na Rua Expedicionário Paulo de Oliveira Branco, no Jardim das Indústrias.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6738F0">
        <w:rPr>
          <w:rFonts w:ascii="Arial" w:hAnsi="Arial" w:cs="Arial"/>
        </w:rPr>
        <w:t xml:space="preserve"> à</w:t>
      </w:r>
      <w:r w:rsidR="006738F0" w:rsidRPr="006738F0">
        <w:rPr>
          <w:rFonts w:ascii="Arial" w:hAnsi="Arial" w:cs="Arial"/>
        </w:rPr>
        <w:t xml:space="preserve"> colocação de cobertura no ponto de ônibus existente na praça localizada na Rua Expedicionário Paulo de Oliveira Branco, no Jardim das Indústrias.</w:t>
      </w:r>
      <w:r>
        <w:rPr>
          <w:rFonts w:ascii="Arial" w:hAnsi="Arial" w:cs="Arial"/>
        </w:rPr>
        <w:t xml:space="preserve"> 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6738F0" w:rsidRDefault="006738F0" w:rsidP="006738F0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738F0">
        <w:rPr>
          <w:rFonts w:ascii="Arial" w:hAnsi="Arial" w:cs="Arial"/>
        </w:rPr>
        <w:t>Conforme relato de moradores, o aludido ponto de ônibus tem somente a identificação e os munícipes que ali aguardam pelo transporte público ficam expostos às más condições de tempo, fazendo-se necessária a intervenção no local.</w:t>
      </w:r>
    </w:p>
    <w:p w:rsidR="006738F0" w:rsidRPr="006738F0" w:rsidRDefault="006738F0" w:rsidP="006738F0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Segue foto.</w:t>
      </w:r>
    </w:p>
    <w:p w:rsidR="006738F0" w:rsidRPr="006738F0" w:rsidRDefault="006738F0" w:rsidP="006738F0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738F0">
        <w:rPr>
          <w:rFonts w:ascii="Arial" w:hAnsi="Arial" w:cs="Arial"/>
        </w:rPr>
        <w:t>Desta forma, respeitosamente, acionamos a Administração Municipal e agradecemos por seu empenho para que a situação seja devidamente considerada e atendida.</w:t>
      </w:r>
    </w:p>
    <w:p w:rsidR="006738F0" w:rsidRDefault="006738F0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6738F0">
        <w:rPr>
          <w:rFonts w:ascii="Arial" w:hAnsi="Arial" w:cs="Arial"/>
        </w:rPr>
        <w:t xml:space="preserve">12 de setembro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bookmarkStart w:id="0" w:name="_GoBack"/>
      <w:bookmarkEnd w:id="0"/>
    </w:p>
    <w:p w:rsidR="006738F0" w:rsidRDefault="006738F0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738F0" w:rsidRPr="00A34F2C" w:rsidRDefault="006738F0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6738F0" w:rsidRPr="00A34F2C" w:rsidRDefault="006738F0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6738F0" w:rsidRPr="00A34F2C" w:rsidRDefault="006738F0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6738F0" w:rsidRDefault="006738F0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738F0" w:rsidRPr="006738F0" w:rsidRDefault="006738F0" w:rsidP="006738F0">
      <w:pPr>
        <w:rPr>
          <w:rFonts w:ascii="Arial" w:hAnsi="Arial" w:cs="Arial"/>
        </w:rPr>
      </w:pPr>
    </w:p>
    <w:p w:rsidR="006738F0" w:rsidRPr="006738F0" w:rsidRDefault="006738F0" w:rsidP="006738F0">
      <w:pPr>
        <w:rPr>
          <w:rFonts w:ascii="Arial" w:hAnsi="Arial" w:cs="Arial"/>
        </w:rPr>
      </w:pPr>
    </w:p>
    <w:p w:rsidR="006738F0" w:rsidRPr="006738F0" w:rsidRDefault="006738F0" w:rsidP="006738F0">
      <w:pPr>
        <w:rPr>
          <w:rFonts w:ascii="Arial" w:hAnsi="Arial" w:cs="Arial"/>
        </w:rPr>
      </w:pPr>
    </w:p>
    <w:p w:rsidR="006738F0" w:rsidRPr="006738F0" w:rsidRDefault="006738F0" w:rsidP="006738F0">
      <w:pPr>
        <w:rPr>
          <w:rFonts w:ascii="Arial" w:hAnsi="Arial" w:cs="Arial"/>
        </w:rPr>
      </w:pPr>
    </w:p>
    <w:p w:rsidR="006738F0" w:rsidRDefault="006738F0" w:rsidP="006738F0">
      <w:pPr>
        <w:rPr>
          <w:rFonts w:ascii="Arial" w:hAnsi="Arial" w:cs="Arial"/>
        </w:rPr>
      </w:pPr>
    </w:p>
    <w:p w:rsidR="006738F0" w:rsidRDefault="006738F0" w:rsidP="006738F0">
      <w:pPr>
        <w:rPr>
          <w:rFonts w:ascii="Arial" w:hAnsi="Arial" w:cs="Arial"/>
        </w:rPr>
      </w:pPr>
    </w:p>
    <w:p w:rsidR="00F01932" w:rsidRDefault="00F01932" w:rsidP="006738F0">
      <w:pPr>
        <w:jc w:val="center"/>
        <w:rPr>
          <w:rFonts w:ascii="Arial" w:hAnsi="Arial" w:cs="Arial"/>
        </w:rPr>
      </w:pPr>
    </w:p>
    <w:p w:rsidR="006738F0" w:rsidRDefault="006738F0" w:rsidP="006738F0">
      <w:pPr>
        <w:jc w:val="center"/>
        <w:rPr>
          <w:rFonts w:ascii="Arial" w:hAnsi="Arial" w:cs="Arial"/>
        </w:rPr>
      </w:pPr>
    </w:p>
    <w:p w:rsidR="00907EEC" w:rsidRDefault="00907EEC" w:rsidP="006738F0">
      <w:pPr>
        <w:jc w:val="both"/>
        <w:rPr>
          <w:rFonts w:asciiTheme="minorHAnsi" w:hAnsiTheme="minorHAnsi"/>
          <w:noProof/>
          <w:sz w:val="28"/>
        </w:rPr>
      </w:pPr>
    </w:p>
    <w:p w:rsidR="006738F0" w:rsidRDefault="006738F0" w:rsidP="006738F0">
      <w:pPr>
        <w:jc w:val="both"/>
        <w:rPr>
          <w:rFonts w:asciiTheme="minorHAnsi" w:hAnsiTheme="minorHAnsi"/>
          <w:noProof/>
          <w:sz w:val="28"/>
        </w:rPr>
      </w:pPr>
      <w:r>
        <w:rPr>
          <w:noProof/>
        </w:rPr>
        <w:drawing>
          <wp:inline distT="0" distB="0" distL="0" distR="0">
            <wp:extent cx="6038850" cy="264795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59" t="8427" b="13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38F0" w:rsidRPr="006738F0" w:rsidRDefault="006738F0" w:rsidP="006738F0">
      <w:pPr>
        <w:jc w:val="center"/>
        <w:rPr>
          <w:rFonts w:ascii="Arial" w:hAnsi="Arial" w:cs="Arial"/>
        </w:rPr>
      </w:pPr>
    </w:p>
    <w:sectPr w:rsidR="006738F0" w:rsidRPr="006738F0" w:rsidSect="007D39FD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0884" w:rsidRDefault="00980884">
      <w:r>
        <w:separator/>
      </w:r>
    </w:p>
  </w:endnote>
  <w:endnote w:type="continuationSeparator" w:id="0">
    <w:p w:rsidR="00980884" w:rsidRDefault="009808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0884" w:rsidRDefault="00980884">
      <w:r>
        <w:separator/>
      </w:r>
    </w:p>
  </w:footnote>
  <w:footnote w:type="continuationSeparator" w:id="0">
    <w:p w:rsidR="00980884" w:rsidRDefault="0098088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907EEC" w:rsidRDefault="00907EEC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738F0">
      <w:rPr>
        <w:rFonts w:ascii="Arial" w:hAnsi="Arial" w:cs="Arial"/>
        <w:b/>
        <w:sz w:val="20"/>
        <w:szCs w:val="20"/>
        <w:u w:val="single"/>
      </w:rPr>
      <w:t>1982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6738F0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07EE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07EE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7D9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38F0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07EEC"/>
    <w:rsid w:val="00922964"/>
    <w:rsid w:val="009768E6"/>
    <w:rsid w:val="00980884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C24F9"/>
    <w:rsid w:val="00AC712C"/>
    <w:rsid w:val="00AD6B47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01932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137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2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629A6A-664B-4F0D-A259-A269F2E387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12</TotalTime>
  <Pages>2</Pages>
  <Words>156</Words>
  <Characters>844</Characters>
  <Application>Microsoft Office Word</Application>
  <DocSecurity>0</DocSecurity>
  <Lines>7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2018-09-11T12:32:00Z</dcterms:created>
  <dcterms:modified xsi:type="dcterms:W3CDTF">2018-09-11T12:44:00Z</dcterms:modified>
</cp:coreProperties>
</file>