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F56207">
        <w:rPr>
          <w:rFonts w:ascii="Arial" w:hAnsi="Arial" w:cs="Arial"/>
          <w:b/>
          <w:caps/>
          <w:sz w:val="28"/>
          <w:szCs w:val="28"/>
        </w:rPr>
        <w:t>96</w:t>
      </w:r>
      <w:r w:rsidR="002A6E43">
        <w:rPr>
          <w:rFonts w:ascii="Arial" w:hAnsi="Arial" w:cs="Arial"/>
          <w:b/>
          <w:caps/>
          <w:sz w:val="28"/>
          <w:szCs w:val="28"/>
        </w:rPr>
        <w:t>6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122CA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2A6E43" w:rsidP="00F56207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Reitera a Indicação nº 3168/2017, solicitando que seja reformada a pista de bocha situada na Avenida Amâncio Dias, no Jardim das Oliveiras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5A2BEA">
        <w:rPr>
          <w:rFonts w:ascii="Arial" w:hAnsi="Arial" w:cs="Arial"/>
        </w:rPr>
        <w:t>à</w:t>
      </w:r>
      <w:r w:rsidR="00ED545B" w:rsidRPr="00ED545B">
        <w:rPr>
          <w:rFonts w:ascii="Arial" w:hAnsi="Arial" w:cs="Arial"/>
        </w:rPr>
        <w:t xml:space="preserve"> </w:t>
      </w:r>
      <w:r w:rsidR="002D5D4D" w:rsidRPr="002D5D4D">
        <w:rPr>
          <w:rFonts w:ascii="Arial" w:hAnsi="Arial" w:cs="Arial"/>
        </w:rPr>
        <w:t>reforma</w:t>
      </w:r>
      <w:r w:rsidR="002D5D4D">
        <w:rPr>
          <w:rFonts w:ascii="Arial" w:hAnsi="Arial" w:cs="Arial"/>
        </w:rPr>
        <w:t xml:space="preserve"> </w:t>
      </w:r>
      <w:r w:rsidR="002D5D4D" w:rsidRPr="002D5D4D">
        <w:rPr>
          <w:rFonts w:ascii="Arial" w:hAnsi="Arial" w:cs="Arial"/>
        </w:rPr>
        <w:t>da pista de bocha situada na Avenida Amâncio Dias, no Jardim das Oliveiras</w:t>
      </w:r>
      <w:r w:rsidR="002D5D4D">
        <w:rPr>
          <w:rFonts w:ascii="Arial" w:hAnsi="Arial" w:cs="Arial"/>
        </w:rPr>
        <w:t>, reiterando a Indicação nº 3168/2017</w:t>
      </w:r>
      <w:r w:rsidR="006712FC">
        <w:rPr>
          <w:rFonts w:ascii="Arial" w:hAnsi="Arial" w:cs="Arial"/>
        </w:rPr>
        <w:t>.</w:t>
      </w:r>
    </w:p>
    <w:p w:rsidR="00E55CB7" w:rsidRDefault="001A7D00" w:rsidP="0035213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bookmarkStart w:id="0" w:name="_GoBack"/>
      <w:bookmarkEnd w:id="0"/>
      <w:r w:rsidRPr="001A7D00">
        <w:rPr>
          <w:rFonts w:ascii="Arial" w:hAnsi="Arial" w:cs="Arial"/>
        </w:rPr>
        <w:t xml:space="preserve">Observa-se pelas fotos </w:t>
      </w:r>
      <w:r>
        <w:rPr>
          <w:rFonts w:ascii="Arial" w:hAnsi="Arial" w:cs="Arial"/>
        </w:rPr>
        <w:t xml:space="preserve">em </w:t>
      </w:r>
      <w:r w:rsidRPr="001A7D00">
        <w:rPr>
          <w:rFonts w:ascii="Arial" w:hAnsi="Arial" w:cs="Arial"/>
        </w:rPr>
        <w:t xml:space="preserve">anexo que a referida pista encontra-se em mau estado de conservação, deixando de propiciar lazer de forma adequada aos moradores e desestimulando </w:t>
      </w:r>
      <w:r>
        <w:rPr>
          <w:rFonts w:ascii="Arial" w:hAnsi="Arial" w:cs="Arial"/>
        </w:rPr>
        <w:t xml:space="preserve">as </w:t>
      </w:r>
      <w:r w:rsidRPr="001A7D00">
        <w:rPr>
          <w:rFonts w:ascii="Arial" w:hAnsi="Arial" w:cs="Arial"/>
        </w:rPr>
        <w:t>práticas esportivas, sendo assim, é necessária efetiva ação no local</w:t>
      </w:r>
      <w:r w:rsidR="000266C8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3E67B3">
        <w:rPr>
          <w:rFonts w:ascii="Arial" w:hAnsi="Arial" w:cs="Arial"/>
        </w:rPr>
        <w:t>11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DD0F1A">
        <w:rPr>
          <w:rFonts w:ascii="Arial" w:hAnsi="Arial" w:cs="Arial"/>
        </w:rPr>
        <w:t>a</w:t>
      </w:r>
      <w:r w:rsidR="00080A8F">
        <w:rPr>
          <w:rFonts w:ascii="Arial" w:hAnsi="Arial" w:cs="Arial"/>
        </w:rPr>
        <w:t>b</w:t>
      </w:r>
      <w:r w:rsidR="00DD0F1A">
        <w:rPr>
          <w:rFonts w:ascii="Arial" w:hAnsi="Arial" w:cs="Arial"/>
        </w:rPr>
        <w:t>r</w:t>
      </w:r>
      <w:r w:rsidR="00080A8F">
        <w:rPr>
          <w:rFonts w:ascii="Arial" w:hAnsi="Arial" w:cs="Arial"/>
        </w:rPr>
        <w:t>il</w:t>
      </w:r>
      <w:r w:rsidR="004A28FE"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002543" w:rsidRDefault="00002543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FF646D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23515D" w:rsidRDefault="0023515D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8633C1" w:rsidRDefault="00FF6991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3C6F8F6" wp14:editId="6349EC6D">
            <wp:extent cx="3502800" cy="2628000"/>
            <wp:effectExtent l="0" t="0" r="2540" b="1270"/>
            <wp:docPr id="9" name="Imagem 9" descr="Z:\2018\INDICAÇÕES 2018\Indicações 06.04.18\LImpeza_Quadra_Malha_Jd_OLiveiras_Com_formigueiro_Grande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m 9" descr="Z:\2018\INDICAÇÕES 2018\Indicações 06.04.18\LImpeza_Quadra_Malha_Jd_OLiveiras_Com_formigueiro_Grande (1)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8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991" w:rsidRDefault="00FF6991" w:rsidP="004202A0">
      <w:pPr>
        <w:jc w:val="center"/>
        <w:rPr>
          <w:rFonts w:ascii="Arial" w:hAnsi="Arial" w:cs="Arial"/>
          <w:sz w:val="20"/>
          <w:szCs w:val="20"/>
        </w:rPr>
      </w:pPr>
    </w:p>
    <w:p w:rsidR="00FF6991" w:rsidRDefault="00FF6991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A8910A9" wp14:editId="3750F7C4">
            <wp:extent cx="3502800" cy="2628000"/>
            <wp:effectExtent l="0" t="0" r="2540" b="1270"/>
            <wp:docPr id="3" name="Imagem 3" descr="Z:\2018\INDICAÇÕES 2018\Indicações 06.04.18\LImpeza_Quadra_Malha_Jd_OLiveiras_Com_formigueiro_Grande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m 8" descr="Z:\2018\INDICAÇÕES 2018\Indicações 06.04.18\LImpeza_Quadra_Malha_Jd_OLiveiras_Com_formigueiro_Grande (6).jpg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8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991" w:rsidRDefault="00FF6991" w:rsidP="004202A0">
      <w:pPr>
        <w:jc w:val="center"/>
        <w:rPr>
          <w:rFonts w:ascii="Arial" w:hAnsi="Arial" w:cs="Arial"/>
          <w:sz w:val="20"/>
          <w:szCs w:val="20"/>
        </w:rPr>
      </w:pPr>
    </w:p>
    <w:p w:rsidR="00FF6991" w:rsidRPr="00E95F2A" w:rsidRDefault="00FF6991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60F8C6BE" wp14:editId="42ED6162">
            <wp:extent cx="3502800" cy="2628000"/>
            <wp:effectExtent l="0" t="0" r="2540" b="1270"/>
            <wp:docPr id="4" name="Imagem 4" descr="Z:\2018\INDICAÇÕES 2018\Indicações 06.04.18\LImpeza_Quadra_Malha_Jd_OLiveiras_Com_formigueiro_Grand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Z:\2018\INDICAÇÕES 2018\Indicações 06.04.18\LImpeza_Quadra_Malha_Jd_OLiveiras_Com_formigueiro_Grande (2).jpg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8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F6991" w:rsidRPr="00E95F2A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D3441" w:rsidRDefault="00BD3441">
      <w:r>
        <w:separator/>
      </w:r>
    </w:p>
  </w:endnote>
  <w:endnote w:type="continuationSeparator" w:id="0">
    <w:p w:rsidR="00BD3441" w:rsidRDefault="00BD34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D3441" w:rsidRDefault="00BD3441">
      <w:r>
        <w:separator/>
      </w:r>
    </w:p>
  </w:footnote>
  <w:footnote w:type="continuationSeparator" w:id="0">
    <w:p w:rsidR="00BD3441" w:rsidRDefault="00BD34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33690">
      <w:rPr>
        <w:rFonts w:ascii="Arial" w:hAnsi="Arial" w:cs="Arial"/>
        <w:b/>
        <w:sz w:val="20"/>
        <w:szCs w:val="20"/>
        <w:u w:val="single"/>
      </w:rPr>
      <w:t>9</w:t>
    </w:r>
    <w:r w:rsidR="008633C1">
      <w:rPr>
        <w:rFonts w:ascii="Arial" w:hAnsi="Arial" w:cs="Arial"/>
        <w:b/>
        <w:sz w:val="20"/>
        <w:szCs w:val="20"/>
        <w:u w:val="single"/>
      </w:rPr>
      <w:t>6</w:t>
    </w:r>
    <w:r w:rsidR="00601AD5">
      <w:rPr>
        <w:rFonts w:ascii="Arial" w:hAnsi="Arial" w:cs="Arial"/>
        <w:b/>
        <w:sz w:val="20"/>
        <w:szCs w:val="20"/>
        <w:u w:val="single"/>
      </w:rPr>
      <w:t>6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FF0674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FF6991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FF6991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543"/>
    <w:rsid w:val="00002E98"/>
    <w:rsid w:val="000035EB"/>
    <w:rsid w:val="00003930"/>
    <w:rsid w:val="000042EB"/>
    <w:rsid w:val="0000451A"/>
    <w:rsid w:val="00005CC1"/>
    <w:rsid w:val="0000643F"/>
    <w:rsid w:val="00010B5E"/>
    <w:rsid w:val="00011E0F"/>
    <w:rsid w:val="000122CA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5B2"/>
    <w:rsid w:val="0002399B"/>
    <w:rsid w:val="00024FD3"/>
    <w:rsid w:val="000266C8"/>
    <w:rsid w:val="00026FE9"/>
    <w:rsid w:val="00027E4D"/>
    <w:rsid w:val="00030281"/>
    <w:rsid w:val="00031074"/>
    <w:rsid w:val="00032005"/>
    <w:rsid w:val="00033690"/>
    <w:rsid w:val="00034A23"/>
    <w:rsid w:val="00035354"/>
    <w:rsid w:val="0003763D"/>
    <w:rsid w:val="000410CA"/>
    <w:rsid w:val="000437BF"/>
    <w:rsid w:val="00046B11"/>
    <w:rsid w:val="00046C1B"/>
    <w:rsid w:val="00050141"/>
    <w:rsid w:val="00050D0C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62DFB"/>
    <w:rsid w:val="00070224"/>
    <w:rsid w:val="00074578"/>
    <w:rsid w:val="00075DEB"/>
    <w:rsid w:val="0008076E"/>
    <w:rsid w:val="00080A8F"/>
    <w:rsid w:val="00080CD5"/>
    <w:rsid w:val="00081A1D"/>
    <w:rsid w:val="00082E7C"/>
    <w:rsid w:val="000833E3"/>
    <w:rsid w:val="0008566E"/>
    <w:rsid w:val="00085691"/>
    <w:rsid w:val="000865E9"/>
    <w:rsid w:val="000870D8"/>
    <w:rsid w:val="0008763F"/>
    <w:rsid w:val="0009080E"/>
    <w:rsid w:val="00090F2B"/>
    <w:rsid w:val="000919BE"/>
    <w:rsid w:val="00092A04"/>
    <w:rsid w:val="00094490"/>
    <w:rsid w:val="0009480B"/>
    <w:rsid w:val="00094C60"/>
    <w:rsid w:val="000958D5"/>
    <w:rsid w:val="000966C9"/>
    <w:rsid w:val="00097CAE"/>
    <w:rsid w:val="00097DB2"/>
    <w:rsid w:val="000A31D8"/>
    <w:rsid w:val="000A3E5F"/>
    <w:rsid w:val="000A52FB"/>
    <w:rsid w:val="000A6C04"/>
    <w:rsid w:val="000A6CD9"/>
    <w:rsid w:val="000A766A"/>
    <w:rsid w:val="000B0340"/>
    <w:rsid w:val="000B2814"/>
    <w:rsid w:val="000B4679"/>
    <w:rsid w:val="000B5695"/>
    <w:rsid w:val="000B655D"/>
    <w:rsid w:val="000B7C0F"/>
    <w:rsid w:val="000B7F6A"/>
    <w:rsid w:val="000C04D6"/>
    <w:rsid w:val="000C0F6F"/>
    <w:rsid w:val="000C3989"/>
    <w:rsid w:val="000C418D"/>
    <w:rsid w:val="000C4E27"/>
    <w:rsid w:val="000C61AC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2D7E"/>
    <w:rsid w:val="000D3B02"/>
    <w:rsid w:val="000D6A2E"/>
    <w:rsid w:val="000E1782"/>
    <w:rsid w:val="000E2D63"/>
    <w:rsid w:val="000E517B"/>
    <w:rsid w:val="000E66F2"/>
    <w:rsid w:val="000E7B0F"/>
    <w:rsid w:val="000F12A2"/>
    <w:rsid w:val="000F41D1"/>
    <w:rsid w:val="000F497A"/>
    <w:rsid w:val="000F4E40"/>
    <w:rsid w:val="000F578F"/>
    <w:rsid w:val="000F5FFF"/>
    <w:rsid w:val="000F6251"/>
    <w:rsid w:val="000F7106"/>
    <w:rsid w:val="001001FC"/>
    <w:rsid w:val="00101699"/>
    <w:rsid w:val="00103176"/>
    <w:rsid w:val="00103C62"/>
    <w:rsid w:val="001106C4"/>
    <w:rsid w:val="00110E4B"/>
    <w:rsid w:val="001121CB"/>
    <w:rsid w:val="00112B65"/>
    <w:rsid w:val="001132FB"/>
    <w:rsid w:val="001137A9"/>
    <w:rsid w:val="00117261"/>
    <w:rsid w:val="00117E87"/>
    <w:rsid w:val="00121764"/>
    <w:rsid w:val="00121A66"/>
    <w:rsid w:val="00122090"/>
    <w:rsid w:val="001229CF"/>
    <w:rsid w:val="00123251"/>
    <w:rsid w:val="00123D52"/>
    <w:rsid w:val="001258F2"/>
    <w:rsid w:val="00126549"/>
    <w:rsid w:val="0012767E"/>
    <w:rsid w:val="00130FFD"/>
    <w:rsid w:val="001349B3"/>
    <w:rsid w:val="00137D74"/>
    <w:rsid w:val="00141D4A"/>
    <w:rsid w:val="00142837"/>
    <w:rsid w:val="001433AC"/>
    <w:rsid w:val="00144DF0"/>
    <w:rsid w:val="0014514A"/>
    <w:rsid w:val="0014553B"/>
    <w:rsid w:val="0014591F"/>
    <w:rsid w:val="001461B1"/>
    <w:rsid w:val="00146745"/>
    <w:rsid w:val="00146BF2"/>
    <w:rsid w:val="00146CC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6718A"/>
    <w:rsid w:val="001672BF"/>
    <w:rsid w:val="001726DA"/>
    <w:rsid w:val="00172E81"/>
    <w:rsid w:val="00172FA1"/>
    <w:rsid w:val="00173F33"/>
    <w:rsid w:val="001741EE"/>
    <w:rsid w:val="00176C91"/>
    <w:rsid w:val="0017766D"/>
    <w:rsid w:val="00177DA5"/>
    <w:rsid w:val="00181124"/>
    <w:rsid w:val="00181580"/>
    <w:rsid w:val="001817B1"/>
    <w:rsid w:val="001819C7"/>
    <w:rsid w:val="00181CD2"/>
    <w:rsid w:val="00181D4F"/>
    <w:rsid w:val="001828EE"/>
    <w:rsid w:val="00183954"/>
    <w:rsid w:val="00183F33"/>
    <w:rsid w:val="00184084"/>
    <w:rsid w:val="001840E7"/>
    <w:rsid w:val="00185390"/>
    <w:rsid w:val="00185749"/>
    <w:rsid w:val="00190E90"/>
    <w:rsid w:val="00191E04"/>
    <w:rsid w:val="0019204C"/>
    <w:rsid w:val="00192B98"/>
    <w:rsid w:val="00193AD0"/>
    <w:rsid w:val="00193FDB"/>
    <w:rsid w:val="0019465F"/>
    <w:rsid w:val="00196284"/>
    <w:rsid w:val="00197749"/>
    <w:rsid w:val="00197D27"/>
    <w:rsid w:val="001A09F2"/>
    <w:rsid w:val="001A0CC5"/>
    <w:rsid w:val="001A147B"/>
    <w:rsid w:val="001A7D00"/>
    <w:rsid w:val="001B0773"/>
    <w:rsid w:val="001B297F"/>
    <w:rsid w:val="001B5827"/>
    <w:rsid w:val="001B7FF4"/>
    <w:rsid w:val="001C04D0"/>
    <w:rsid w:val="001C2A19"/>
    <w:rsid w:val="001C2C04"/>
    <w:rsid w:val="001C6656"/>
    <w:rsid w:val="001C67C1"/>
    <w:rsid w:val="001C6ACB"/>
    <w:rsid w:val="001C7920"/>
    <w:rsid w:val="001D0DEB"/>
    <w:rsid w:val="001D127B"/>
    <w:rsid w:val="001D2AE1"/>
    <w:rsid w:val="001D5E4A"/>
    <w:rsid w:val="001D63CB"/>
    <w:rsid w:val="001D6F42"/>
    <w:rsid w:val="001E2AD9"/>
    <w:rsid w:val="001E2E0F"/>
    <w:rsid w:val="001E4417"/>
    <w:rsid w:val="001E561E"/>
    <w:rsid w:val="001E7344"/>
    <w:rsid w:val="001F016C"/>
    <w:rsid w:val="001F0A73"/>
    <w:rsid w:val="001F0C4C"/>
    <w:rsid w:val="001F0FBA"/>
    <w:rsid w:val="001F13C3"/>
    <w:rsid w:val="001F3A25"/>
    <w:rsid w:val="001F469A"/>
    <w:rsid w:val="001F6827"/>
    <w:rsid w:val="001F7384"/>
    <w:rsid w:val="00204C0C"/>
    <w:rsid w:val="00204ED7"/>
    <w:rsid w:val="00205B03"/>
    <w:rsid w:val="00206376"/>
    <w:rsid w:val="002069A9"/>
    <w:rsid w:val="00210957"/>
    <w:rsid w:val="00210A8F"/>
    <w:rsid w:val="00210C3A"/>
    <w:rsid w:val="00210F6B"/>
    <w:rsid w:val="00214A08"/>
    <w:rsid w:val="00216587"/>
    <w:rsid w:val="002210A7"/>
    <w:rsid w:val="0022550C"/>
    <w:rsid w:val="00227C5B"/>
    <w:rsid w:val="00230418"/>
    <w:rsid w:val="00230859"/>
    <w:rsid w:val="00230A82"/>
    <w:rsid w:val="00230AD6"/>
    <w:rsid w:val="002328FA"/>
    <w:rsid w:val="00232D6D"/>
    <w:rsid w:val="0023515D"/>
    <w:rsid w:val="00241133"/>
    <w:rsid w:val="00241405"/>
    <w:rsid w:val="002441FC"/>
    <w:rsid w:val="00245ED3"/>
    <w:rsid w:val="0024610F"/>
    <w:rsid w:val="00246E8C"/>
    <w:rsid w:val="00247151"/>
    <w:rsid w:val="00247170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754AE"/>
    <w:rsid w:val="002818CB"/>
    <w:rsid w:val="00285142"/>
    <w:rsid w:val="00285756"/>
    <w:rsid w:val="0028661E"/>
    <w:rsid w:val="00287E47"/>
    <w:rsid w:val="002911EB"/>
    <w:rsid w:val="002913B8"/>
    <w:rsid w:val="00294DFF"/>
    <w:rsid w:val="00295B4D"/>
    <w:rsid w:val="0029679B"/>
    <w:rsid w:val="002A1A78"/>
    <w:rsid w:val="002A3C5A"/>
    <w:rsid w:val="002A502E"/>
    <w:rsid w:val="002A531E"/>
    <w:rsid w:val="002A6E43"/>
    <w:rsid w:val="002A7158"/>
    <w:rsid w:val="002A7434"/>
    <w:rsid w:val="002B5B0A"/>
    <w:rsid w:val="002B7EE6"/>
    <w:rsid w:val="002C0A20"/>
    <w:rsid w:val="002C16E6"/>
    <w:rsid w:val="002C194D"/>
    <w:rsid w:val="002C2250"/>
    <w:rsid w:val="002C2989"/>
    <w:rsid w:val="002C2AE6"/>
    <w:rsid w:val="002C2C91"/>
    <w:rsid w:val="002C3692"/>
    <w:rsid w:val="002C386A"/>
    <w:rsid w:val="002C435F"/>
    <w:rsid w:val="002C465C"/>
    <w:rsid w:val="002C4B2B"/>
    <w:rsid w:val="002C5C70"/>
    <w:rsid w:val="002C6467"/>
    <w:rsid w:val="002C64AD"/>
    <w:rsid w:val="002D0F7A"/>
    <w:rsid w:val="002D178E"/>
    <w:rsid w:val="002D3825"/>
    <w:rsid w:val="002D3D9E"/>
    <w:rsid w:val="002D4688"/>
    <w:rsid w:val="002D5D4D"/>
    <w:rsid w:val="002E287C"/>
    <w:rsid w:val="002E700C"/>
    <w:rsid w:val="002E7A65"/>
    <w:rsid w:val="002F01A6"/>
    <w:rsid w:val="002F02DB"/>
    <w:rsid w:val="002F0BC2"/>
    <w:rsid w:val="002F21B4"/>
    <w:rsid w:val="002F3900"/>
    <w:rsid w:val="002F40DB"/>
    <w:rsid w:val="002F47B7"/>
    <w:rsid w:val="002F5108"/>
    <w:rsid w:val="002F63CE"/>
    <w:rsid w:val="002F6CEF"/>
    <w:rsid w:val="0030168E"/>
    <w:rsid w:val="00301DEF"/>
    <w:rsid w:val="003023C7"/>
    <w:rsid w:val="00302EEB"/>
    <w:rsid w:val="00304DBA"/>
    <w:rsid w:val="00305C80"/>
    <w:rsid w:val="003063A5"/>
    <w:rsid w:val="0030645B"/>
    <w:rsid w:val="003075BA"/>
    <w:rsid w:val="00311A27"/>
    <w:rsid w:val="003125ED"/>
    <w:rsid w:val="0031295E"/>
    <w:rsid w:val="003162A1"/>
    <w:rsid w:val="00316671"/>
    <w:rsid w:val="00316D75"/>
    <w:rsid w:val="00317C1A"/>
    <w:rsid w:val="00317DB9"/>
    <w:rsid w:val="00320082"/>
    <w:rsid w:val="00320991"/>
    <w:rsid w:val="00320D63"/>
    <w:rsid w:val="003222D9"/>
    <w:rsid w:val="00323F0F"/>
    <w:rsid w:val="00324695"/>
    <w:rsid w:val="00324B63"/>
    <w:rsid w:val="00325B5C"/>
    <w:rsid w:val="00325BFB"/>
    <w:rsid w:val="00325E13"/>
    <w:rsid w:val="003263B1"/>
    <w:rsid w:val="003267DC"/>
    <w:rsid w:val="003275D6"/>
    <w:rsid w:val="00330657"/>
    <w:rsid w:val="003309BD"/>
    <w:rsid w:val="003320B4"/>
    <w:rsid w:val="00332720"/>
    <w:rsid w:val="003334EF"/>
    <w:rsid w:val="00333F9A"/>
    <w:rsid w:val="00334DF4"/>
    <w:rsid w:val="003355FE"/>
    <w:rsid w:val="00335C40"/>
    <w:rsid w:val="003409A1"/>
    <w:rsid w:val="0034158C"/>
    <w:rsid w:val="003415EC"/>
    <w:rsid w:val="00342247"/>
    <w:rsid w:val="003426F4"/>
    <w:rsid w:val="00342A4F"/>
    <w:rsid w:val="00343838"/>
    <w:rsid w:val="00345DFD"/>
    <w:rsid w:val="00346880"/>
    <w:rsid w:val="00346AD7"/>
    <w:rsid w:val="003471B4"/>
    <w:rsid w:val="00347C95"/>
    <w:rsid w:val="00347D5E"/>
    <w:rsid w:val="00350BFE"/>
    <w:rsid w:val="003516FA"/>
    <w:rsid w:val="00352132"/>
    <w:rsid w:val="00354368"/>
    <w:rsid w:val="003602CF"/>
    <w:rsid w:val="0036224C"/>
    <w:rsid w:val="003630BF"/>
    <w:rsid w:val="0036360F"/>
    <w:rsid w:val="00364DC1"/>
    <w:rsid w:val="00364FCD"/>
    <w:rsid w:val="003650EE"/>
    <w:rsid w:val="0037386C"/>
    <w:rsid w:val="00373F57"/>
    <w:rsid w:val="003768E7"/>
    <w:rsid w:val="00377182"/>
    <w:rsid w:val="00377FFE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65E5"/>
    <w:rsid w:val="003A77BE"/>
    <w:rsid w:val="003A7AE6"/>
    <w:rsid w:val="003B05B7"/>
    <w:rsid w:val="003B091B"/>
    <w:rsid w:val="003B2344"/>
    <w:rsid w:val="003B3E51"/>
    <w:rsid w:val="003B3FC8"/>
    <w:rsid w:val="003B6137"/>
    <w:rsid w:val="003B61DF"/>
    <w:rsid w:val="003B7376"/>
    <w:rsid w:val="003C05AC"/>
    <w:rsid w:val="003C0A99"/>
    <w:rsid w:val="003C1F4C"/>
    <w:rsid w:val="003C2928"/>
    <w:rsid w:val="003C2AC6"/>
    <w:rsid w:val="003C6E02"/>
    <w:rsid w:val="003D03C4"/>
    <w:rsid w:val="003D121B"/>
    <w:rsid w:val="003D1C23"/>
    <w:rsid w:val="003D1DE4"/>
    <w:rsid w:val="003D29D0"/>
    <w:rsid w:val="003D68F7"/>
    <w:rsid w:val="003D77B2"/>
    <w:rsid w:val="003E0608"/>
    <w:rsid w:val="003E078C"/>
    <w:rsid w:val="003E095C"/>
    <w:rsid w:val="003E188F"/>
    <w:rsid w:val="003E1DED"/>
    <w:rsid w:val="003E46A9"/>
    <w:rsid w:val="003E4D3E"/>
    <w:rsid w:val="003E5F4E"/>
    <w:rsid w:val="003E5FBC"/>
    <w:rsid w:val="003E6088"/>
    <w:rsid w:val="003E67B3"/>
    <w:rsid w:val="003E6D44"/>
    <w:rsid w:val="003F0EE8"/>
    <w:rsid w:val="003F1AFC"/>
    <w:rsid w:val="003F3262"/>
    <w:rsid w:val="003F4784"/>
    <w:rsid w:val="003F643F"/>
    <w:rsid w:val="003F702A"/>
    <w:rsid w:val="003F7238"/>
    <w:rsid w:val="003F7F18"/>
    <w:rsid w:val="0040029B"/>
    <w:rsid w:val="004006D0"/>
    <w:rsid w:val="0040329C"/>
    <w:rsid w:val="00404DAE"/>
    <w:rsid w:val="00405BC2"/>
    <w:rsid w:val="00410491"/>
    <w:rsid w:val="004114FA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58E0"/>
    <w:rsid w:val="00437F1D"/>
    <w:rsid w:val="004416AF"/>
    <w:rsid w:val="00446913"/>
    <w:rsid w:val="00446EC9"/>
    <w:rsid w:val="004479CC"/>
    <w:rsid w:val="00450A9D"/>
    <w:rsid w:val="00451F8E"/>
    <w:rsid w:val="00452A52"/>
    <w:rsid w:val="00452EBA"/>
    <w:rsid w:val="004557A4"/>
    <w:rsid w:val="00455CD3"/>
    <w:rsid w:val="0045630E"/>
    <w:rsid w:val="00456C46"/>
    <w:rsid w:val="00461C43"/>
    <w:rsid w:val="00461E50"/>
    <w:rsid w:val="0046218B"/>
    <w:rsid w:val="004641BB"/>
    <w:rsid w:val="00464586"/>
    <w:rsid w:val="00464BF5"/>
    <w:rsid w:val="00467C99"/>
    <w:rsid w:val="00467F6A"/>
    <w:rsid w:val="00471E34"/>
    <w:rsid w:val="00472A82"/>
    <w:rsid w:val="00472D74"/>
    <w:rsid w:val="004741EA"/>
    <w:rsid w:val="00476D45"/>
    <w:rsid w:val="00480B40"/>
    <w:rsid w:val="00480C38"/>
    <w:rsid w:val="00481560"/>
    <w:rsid w:val="00481F91"/>
    <w:rsid w:val="00483569"/>
    <w:rsid w:val="004852CB"/>
    <w:rsid w:val="00485AD4"/>
    <w:rsid w:val="004874CC"/>
    <w:rsid w:val="00487D64"/>
    <w:rsid w:val="00493115"/>
    <w:rsid w:val="00494C8D"/>
    <w:rsid w:val="00495566"/>
    <w:rsid w:val="00495A92"/>
    <w:rsid w:val="004A10DD"/>
    <w:rsid w:val="004A1386"/>
    <w:rsid w:val="004A28FE"/>
    <w:rsid w:val="004A2F78"/>
    <w:rsid w:val="004A7E04"/>
    <w:rsid w:val="004B022E"/>
    <w:rsid w:val="004B1105"/>
    <w:rsid w:val="004B20BE"/>
    <w:rsid w:val="004B306E"/>
    <w:rsid w:val="004B359E"/>
    <w:rsid w:val="004C0204"/>
    <w:rsid w:val="004C1D8E"/>
    <w:rsid w:val="004C2C30"/>
    <w:rsid w:val="004C37C0"/>
    <w:rsid w:val="004C38F7"/>
    <w:rsid w:val="004C4F86"/>
    <w:rsid w:val="004C6C78"/>
    <w:rsid w:val="004C71A8"/>
    <w:rsid w:val="004C71ED"/>
    <w:rsid w:val="004C7C5B"/>
    <w:rsid w:val="004C7F0B"/>
    <w:rsid w:val="004D03F0"/>
    <w:rsid w:val="004D11BC"/>
    <w:rsid w:val="004D3660"/>
    <w:rsid w:val="004D427D"/>
    <w:rsid w:val="004D6132"/>
    <w:rsid w:val="004D7D84"/>
    <w:rsid w:val="004E06ED"/>
    <w:rsid w:val="004E30F2"/>
    <w:rsid w:val="004E46DA"/>
    <w:rsid w:val="004E4F1C"/>
    <w:rsid w:val="004E73BF"/>
    <w:rsid w:val="004E7F01"/>
    <w:rsid w:val="004F24A3"/>
    <w:rsid w:val="004F28E0"/>
    <w:rsid w:val="004F2ACF"/>
    <w:rsid w:val="004F39E9"/>
    <w:rsid w:val="004F5A31"/>
    <w:rsid w:val="004F60CD"/>
    <w:rsid w:val="004F64AA"/>
    <w:rsid w:val="004F6558"/>
    <w:rsid w:val="004F690D"/>
    <w:rsid w:val="004F6A11"/>
    <w:rsid w:val="004F7BEA"/>
    <w:rsid w:val="00500B1C"/>
    <w:rsid w:val="00505357"/>
    <w:rsid w:val="00505FD8"/>
    <w:rsid w:val="00507BBA"/>
    <w:rsid w:val="00512E8F"/>
    <w:rsid w:val="00513E4E"/>
    <w:rsid w:val="00514DBB"/>
    <w:rsid w:val="00516018"/>
    <w:rsid w:val="00516B39"/>
    <w:rsid w:val="00517F17"/>
    <w:rsid w:val="00520DC2"/>
    <w:rsid w:val="00522230"/>
    <w:rsid w:val="005222B1"/>
    <w:rsid w:val="005236DA"/>
    <w:rsid w:val="00524669"/>
    <w:rsid w:val="00524BDF"/>
    <w:rsid w:val="005259EF"/>
    <w:rsid w:val="00526956"/>
    <w:rsid w:val="005305FE"/>
    <w:rsid w:val="00533862"/>
    <w:rsid w:val="00536530"/>
    <w:rsid w:val="005369A9"/>
    <w:rsid w:val="00537660"/>
    <w:rsid w:val="00542307"/>
    <w:rsid w:val="0054400F"/>
    <w:rsid w:val="00544651"/>
    <w:rsid w:val="0054472B"/>
    <w:rsid w:val="00545F60"/>
    <w:rsid w:val="00550AE7"/>
    <w:rsid w:val="00551860"/>
    <w:rsid w:val="00553A1C"/>
    <w:rsid w:val="005559DC"/>
    <w:rsid w:val="00556273"/>
    <w:rsid w:val="00560350"/>
    <w:rsid w:val="00560A5F"/>
    <w:rsid w:val="00562BBA"/>
    <w:rsid w:val="00562E5E"/>
    <w:rsid w:val="00563A45"/>
    <w:rsid w:val="00563D47"/>
    <w:rsid w:val="00563D66"/>
    <w:rsid w:val="00564290"/>
    <w:rsid w:val="00564368"/>
    <w:rsid w:val="00565084"/>
    <w:rsid w:val="00565559"/>
    <w:rsid w:val="005665A4"/>
    <w:rsid w:val="00566A0A"/>
    <w:rsid w:val="00566F21"/>
    <w:rsid w:val="00567E05"/>
    <w:rsid w:val="00570176"/>
    <w:rsid w:val="00570795"/>
    <w:rsid w:val="00570EC8"/>
    <w:rsid w:val="00571F6D"/>
    <w:rsid w:val="005727D2"/>
    <w:rsid w:val="00572D01"/>
    <w:rsid w:val="00573B86"/>
    <w:rsid w:val="00580475"/>
    <w:rsid w:val="0058109A"/>
    <w:rsid w:val="00581F2E"/>
    <w:rsid w:val="00582693"/>
    <w:rsid w:val="0058331D"/>
    <w:rsid w:val="0058500C"/>
    <w:rsid w:val="00585D69"/>
    <w:rsid w:val="005865DD"/>
    <w:rsid w:val="005868AE"/>
    <w:rsid w:val="00591A33"/>
    <w:rsid w:val="0059542E"/>
    <w:rsid w:val="00596AF1"/>
    <w:rsid w:val="00596F56"/>
    <w:rsid w:val="0059789A"/>
    <w:rsid w:val="00597AD2"/>
    <w:rsid w:val="005A01D0"/>
    <w:rsid w:val="005A03FA"/>
    <w:rsid w:val="005A0E00"/>
    <w:rsid w:val="005A0F08"/>
    <w:rsid w:val="005A1730"/>
    <w:rsid w:val="005A22C0"/>
    <w:rsid w:val="005A2520"/>
    <w:rsid w:val="005A2BEA"/>
    <w:rsid w:val="005A4607"/>
    <w:rsid w:val="005A6881"/>
    <w:rsid w:val="005A6B56"/>
    <w:rsid w:val="005A7BCA"/>
    <w:rsid w:val="005B0F0D"/>
    <w:rsid w:val="005B166B"/>
    <w:rsid w:val="005B1678"/>
    <w:rsid w:val="005B172B"/>
    <w:rsid w:val="005B3BF9"/>
    <w:rsid w:val="005B3D21"/>
    <w:rsid w:val="005B4EC0"/>
    <w:rsid w:val="005B6C9B"/>
    <w:rsid w:val="005C14C5"/>
    <w:rsid w:val="005C1D5E"/>
    <w:rsid w:val="005C2413"/>
    <w:rsid w:val="005C2C39"/>
    <w:rsid w:val="005C301C"/>
    <w:rsid w:val="005C3938"/>
    <w:rsid w:val="005C42DA"/>
    <w:rsid w:val="005C5EF7"/>
    <w:rsid w:val="005C7DBC"/>
    <w:rsid w:val="005C7FD7"/>
    <w:rsid w:val="005D1C49"/>
    <w:rsid w:val="005D40DB"/>
    <w:rsid w:val="005D5E8E"/>
    <w:rsid w:val="005D702D"/>
    <w:rsid w:val="005D7466"/>
    <w:rsid w:val="005D7967"/>
    <w:rsid w:val="005E0950"/>
    <w:rsid w:val="005E138D"/>
    <w:rsid w:val="005E1D61"/>
    <w:rsid w:val="005E69CC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1AD5"/>
    <w:rsid w:val="00606224"/>
    <w:rsid w:val="00610847"/>
    <w:rsid w:val="0061095B"/>
    <w:rsid w:val="006129E7"/>
    <w:rsid w:val="006133C8"/>
    <w:rsid w:val="006141F9"/>
    <w:rsid w:val="00615581"/>
    <w:rsid w:val="00616CA3"/>
    <w:rsid w:val="00617070"/>
    <w:rsid w:val="00621BE5"/>
    <w:rsid w:val="006242AC"/>
    <w:rsid w:val="00624472"/>
    <w:rsid w:val="0062669B"/>
    <w:rsid w:val="0062702D"/>
    <w:rsid w:val="00627358"/>
    <w:rsid w:val="00630C01"/>
    <w:rsid w:val="0063208F"/>
    <w:rsid w:val="006371EC"/>
    <w:rsid w:val="006426AE"/>
    <w:rsid w:val="006428D3"/>
    <w:rsid w:val="00642BA8"/>
    <w:rsid w:val="00643032"/>
    <w:rsid w:val="006453F1"/>
    <w:rsid w:val="00650962"/>
    <w:rsid w:val="006527C6"/>
    <w:rsid w:val="00652D4C"/>
    <w:rsid w:val="006534C7"/>
    <w:rsid w:val="006540D2"/>
    <w:rsid w:val="00655BCA"/>
    <w:rsid w:val="006563E1"/>
    <w:rsid w:val="00657250"/>
    <w:rsid w:val="006602A7"/>
    <w:rsid w:val="0066116A"/>
    <w:rsid w:val="006613FB"/>
    <w:rsid w:val="00661A7C"/>
    <w:rsid w:val="00662A35"/>
    <w:rsid w:val="00662A74"/>
    <w:rsid w:val="00662DA3"/>
    <w:rsid w:val="00663636"/>
    <w:rsid w:val="006712FC"/>
    <w:rsid w:val="00671CD7"/>
    <w:rsid w:val="00673439"/>
    <w:rsid w:val="00674927"/>
    <w:rsid w:val="00674F7D"/>
    <w:rsid w:val="006769EE"/>
    <w:rsid w:val="00676CA0"/>
    <w:rsid w:val="00676F09"/>
    <w:rsid w:val="00681021"/>
    <w:rsid w:val="00681661"/>
    <w:rsid w:val="00681687"/>
    <w:rsid w:val="00681E87"/>
    <w:rsid w:val="00682E6E"/>
    <w:rsid w:val="00683059"/>
    <w:rsid w:val="00683B5C"/>
    <w:rsid w:val="00684F5A"/>
    <w:rsid w:val="006863D8"/>
    <w:rsid w:val="006874AB"/>
    <w:rsid w:val="00690766"/>
    <w:rsid w:val="00691270"/>
    <w:rsid w:val="00691CF5"/>
    <w:rsid w:val="0069312F"/>
    <w:rsid w:val="0069499B"/>
    <w:rsid w:val="006949A9"/>
    <w:rsid w:val="00695071"/>
    <w:rsid w:val="006958A1"/>
    <w:rsid w:val="006958BC"/>
    <w:rsid w:val="00696ED8"/>
    <w:rsid w:val="00697BE8"/>
    <w:rsid w:val="006A370D"/>
    <w:rsid w:val="006A386F"/>
    <w:rsid w:val="006A4298"/>
    <w:rsid w:val="006B02E8"/>
    <w:rsid w:val="006B0B8E"/>
    <w:rsid w:val="006B29AF"/>
    <w:rsid w:val="006B2D10"/>
    <w:rsid w:val="006B31D3"/>
    <w:rsid w:val="006B36E2"/>
    <w:rsid w:val="006B3886"/>
    <w:rsid w:val="006B4AA1"/>
    <w:rsid w:val="006B50C1"/>
    <w:rsid w:val="006B554F"/>
    <w:rsid w:val="006B5BB0"/>
    <w:rsid w:val="006B6795"/>
    <w:rsid w:val="006B6F5F"/>
    <w:rsid w:val="006C037B"/>
    <w:rsid w:val="006C1A5F"/>
    <w:rsid w:val="006C2862"/>
    <w:rsid w:val="006C4BCD"/>
    <w:rsid w:val="006C59BC"/>
    <w:rsid w:val="006C64E9"/>
    <w:rsid w:val="006C6797"/>
    <w:rsid w:val="006D0692"/>
    <w:rsid w:val="006D2C9F"/>
    <w:rsid w:val="006D2F6A"/>
    <w:rsid w:val="006D32BE"/>
    <w:rsid w:val="006D3C12"/>
    <w:rsid w:val="006D41B2"/>
    <w:rsid w:val="006D51F7"/>
    <w:rsid w:val="006D5447"/>
    <w:rsid w:val="006D561A"/>
    <w:rsid w:val="006D5F56"/>
    <w:rsid w:val="006D6F7D"/>
    <w:rsid w:val="006D75F7"/>
    <w:rsid w:val="006D7B0C"/>
    <w:rsid w:val="006E39FB"/>
    <w:rsid w:val="006E3DFD"/>
    <w:rsid w:val="006E4E1F"/>
    <w:rsid w:val="006E5A0C"/>
    <w:rsid w:val="006E7E66"/>
    <w:rsid w:val="006F06A7"/>
    <w:rsid w:val="006F11CD"/>
    <w:rsid w:val="006F2505"/>
    <w:rsid w:val="006F2A78"/>
    <w:rsid w:val="006F4E64"/>
    <w:rsid w:val="006F7B0A"/>
    <w:rsid w:val="007012CE"/>
    <w:rsid w:val="0070132E"/>
    <w:rsid w:val="00705B36"/>
    <w:rsid w:val="00707180"/>
    <w:rsid w:val="007073A0"/>
    <w:rsid w:val="0070753E"/>
    <w:rsid w:val="00711F01"/>
    <w:rsid w:val="007152B1"/>
    <w:rsid w:val="00715F74"/>
    <w:rsid w:val="00722FB9"/>
    <w:rsid w:val="007240D7"/>
    <w:rsid w:val="00724300"/>
    <w:rsid w:val="00724BA6"/>
    <w:rsid w:val="007258F8"/>
    <w:rsid w:val="00725D36"/>
    <w:rsid w:val="00725E66"/>
    <w:rsid w:val="00727CDB"/>
    <w:rsid w:val="00730A7C"/>
    <w:rsid w:val="00730E4B"/>
    <w:rsid w:val="00730EDF"/>
    <w:rsid w:val="007323F3"/>
    <w:rsid w:val="0073374B"/>
    <w:rsid w:val="007339E0"/>
    <w:rsid w:val="00733DFC"/>
    <w:rsid w:val="0073407F"/>
    <w:rsid w:val="00736EF6"/>
    <w:rsid w:val="00737141"/>
    <w:rsid w:val="00737FD0"/>
    <w:rsid w:val="00741743"/>
    <w:rsid w:val="00741C9C"/>
    <w:rsid w:val="00741E9A"/>
    <w:rsid w:val="0074256A"/>
    <w:rsid w:val="0075099D"/>
    <w:rsid w:val="007515CA"/>
    <w:rsid w:val="00752E01"/>
    <w:rsid w:val="007540DE"/>
    <w:rsid w:val="007570D2"/>
    <w:rsid w:val="007608C3"/>
    <w:rsid w:val="00760BDE"/>
    <w:rsid w:val="00761DA4"/>
    <w:rsid w:val="007629AB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84576"/>
    <w:rsid w:val="00787774"/>
    <w:rsid w:val="00790911"/>
    <w:rsid w:val="007910F8"/>
    <w:rsid w:val="00791BC9"/>
    <w:rsid w:val="00792DE3"/>
    <w:rsid w:val="00793124"/>
    <w:rsid w:val="00793CCE"/>
    <w:rsid w:val="007940DB"/>
    <w:rsid w:val="00794AD9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5BD1"/>
    <w:rsid w:val="007A658D"/>
    <w:rsid w:val="007A7898"/>
    <w:rsid w:val="007A7A03"/>
    <w:rsid w:val="007A7C09"/>
    <w:rsid w:val="007B32B5"/>
    <w:rsid w:val="007B6A35"/>
    <w:rsid w:val="007B6BFD"/>
    <w:rsid w:val="007C00CD"/>
    <w:rsid w:val="007C1BCE"/>
    <w:rsid w:val="007C3B19"/>
    <w:rsid w:val="007C3C2C"/>
    <w:rsid w:val="007C49E0"/>
    <w:rsid w:val="007C4A7F"/>
    <w:rsid w:val="007C4F49"/>
    <w:rsid w:val="007C6715"/>
    <w:rsid w:val="007C6FFD"/>
    <w:rsid w:val="007D0145"/>
    <w:rsid w:val="007D1368"/>
    <w:rsid w:val="007D22FC"/>
    <w:rsid w:val="007D39FD"/>
    <w:rsid w:val="007D5C56"/>
    <w:rsid w:val="007D6535"/>
    <w:rsid w:val="007D65FE"/>
    <w:rsid w:val="007D6D7A"/>
    <w:rsid w:val="007E09E6"/>
    <w:rsid w:val="007E348D"/>
    <w:rsid w:val="007E37FE"/>
    <w:rsid w:val="007E3F69"/>
    <w:rsid w:val="007E6F87"/>
    <w:rsid w:val="007F0DA6"/>
    <w:rsid w:val="007F1B01"/>
    <w:rsid w:val="007F2CF9"/>
    <w:rsid w:val="007F2F46"/>
    <w:rsid w:val="007F3B20"/>
    <w:rsid w:val="007F41C6"/>
    <w:rsid w:val="007F47CA"/>
    <w:rsid w:val="007F5C2A"/>
    <w:rsid w:val="007F75CA"/>
    <w:rsid w:val="0080061B"/>
    <w:rsid w:val="00800E28"/>
    <w:rsid w:val="0080197E"/>
    <w:rsid w:val="0080416D"/>
    <w:rsid w:val="0080527C"/>
    <w:rsid w:val="008063B2"/>
    <w:rsid w:val="008067B4"/>
    <w:rsid w:val="008077AF"/>
    <w:rsid w:val="008115E9"/>
    <w:rsid w:val="0081633C"/>
    <w:rsid w:val="00820C13"/>
    <w:rsid w:val="00821020"/>
    <w:rsid w:val="008223AD"/>
    <w:rsid w:val="008306F7"/>
    <w:rsid w:val="00830A9F"/>
    <w:rsid w:val="00831940"/>
    <w:rsid w:val="00831CA2"/>
    <w:rsid w:val="00833E7C"/>
    <w:rsid w:val="00835D12"/>
    <w:rsid w:val="00835DEA"/>
    <w:rsid w:val="008368E0"/>
    <w:rsid w:val="00845FF1"/>
    <w:rsid w:val="008474F2"/>
    <w:rsid w:val="00855FCB"/>
    <w:rsid w:val="008561B5"/>
    <w:rsid w:val="008573AF"/>
    <w:rsid w:val="0086083E"/>
    <w:rsid w:val="00860922"/>
    <w:rsid w:val="00860AD8"/>
    <w:rsid w:val="00860C03"/>
    <w:rsid w:val="00860ED4"/>
    <w:rsid w:val="00861C49"/>
    <w:rsid w:val="00862F5C"/>
    <w:rsid w:val="0086310A"/>
    <w:rsid w:val="008633C1"/>
    <w:rsid w:val="008654AF"/>
    <w:rsid w:val="00867000"/>
    <w:rsid w:val="00870302"/>
    <w:rsid w:val="00870972"/>
    <w:rsid w:val="0087340F"/>
    <w:rsid w:val="00873681"/>
    <w:rsid w:val="008740B0"/>
    <w:rsid w:val="008740BA"/>
    <w:rsid w:val="00874FCB"/>
    <w:rsid w:val="008751ED"/>
    <w:rsid w:val="00876A1F"/>
    <w:rsid w:val="00877E50"/>
    <w:rsid w:val="0088032C"/>
    <w:rsid w:val="0088228B"/>
    <w:rsid w:val="008827A5"/>
    <w:rsid w:val="00883064"/>
    <w:rsid w:val="008841BA"/>
    <w:rsid w:val="00884A00"/>
    <w:rsid w:val="0088642E"/>
    <w:rsid w:val="008909A4"/>
    <w:rsid w:val="008953ED"/>
    <w:rsid w:val="00896CCC"/>
    <w:rsid w:val="00897044"/>
    <w:rsid w:val="00897CD3"/>
    <w:rsid w:val="008A0EA8"/>
    <w:rsid w:val="008A0EB2"/>
    <w:rsid w:val="008A1D0E"/>
    <w:rsid w:val="008A1DE0"/>
    <w:rsid w:val="008A2902"/>
    <w:rsid w:val="008A319C"/>
    <w:rsid w:val="008A3613"/>
    <w:rsid w:val="008A394D"/>
    <w:rsid w:val="008A3D5B"/>
    <w:rsid w:val="008A7BD5"/>
    <w:rsid w:val="008B215D"/>
    <w:rsid w:val="008B402C"/>
    <w:rsid w:val="008B668A"/>
    <w:rsid w:val="008B72D7"/>
    <w:rsid w:val="008C21CF"/>
    <w:rsid w:val="008C284C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D655A"/>
    <w:rsid w:val="008E1563"/>
    <w:rsid w:val="008E1646"/>
    <w:rsid w:val="008E2526"/>
    <w:rsid w:val="008E3A18"/>
    <w:rsid w:val="008E41D3"/>
    <w:rsid w:val="008E62F0"/>
    <w:rsid w:val="008E66B0"/>
    <w:rsid w:val="008E7D5C"/>
    <w:rsid w:val="008F059B"/>
    <w:rsid w:val="008F1591"/>
    <w:rsid w:val="008F2A1E"/>
    <w:rsid w:val="008F4088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6387"/>
    <w:rsid w:val="00917EFB"/>
    <w:rsid w:val="00920A24"/>
    <w:rsid w:val="009212D8"/>
    <w:rsid w:val="00921519"/>
    <w:rsid w:val="00921888"/>
    <w:rsid w:val="0092279E"/>
    <w:rsid w:val="00922964"/>
    <w:rsid w:val="00923875"/>
    <w:rsid w:val="00924B72"/>
    <w:rsid w:val="00926FE5"/>
    <w:rsid w:val="0093316F"/>
    <w:rsid w:val="00936CC8"/>
    <w:rsid w:val="00940F76"/>
    <w:rsid w:val="00946D25"/>
    <w:rsid w:val="00947841"/>
    <w:rsid w:val="00951205"/>
    <w:rsid w:val="009532A1"/>
    <w:rsid w:val="009546FD"/>
    <w:rsid w:val="00954799"/>
    <w:rsid w:val="00956BA0"/>
    <w:rsid w:val="009572E3"/>
    <w:rsid w:val="009573D7"/>
    <w:rsid w:val="00960EA2"/>
    <w:rsid w:val="00961F68"/>
    <w:rsid w:val="009627F8"/>
    <w:rsid w:val="00963D27"/>
    <w:rsid w:val="0096511F"/>
    <w:rsid w:val="0097187E"/>
    <w:rsid w:val="0097283D"/>
    <w:rsid w:val="00972AE7"/>
    <w:rsid w:val="00973597"/>
    <w:rsid w:val="0097398E"/>
    <w:rsid w:val="00974ACD"/>
    <w:rsid w:val="00976227"/>
    <w:rsid w:val="009764A4"/>
    <w:rsid w:val="009768E6"/>
    <w:rsid w:val="00976FC2"/>
    <w:rsid w:val="0097798E"/>
    <w:rsid w:val="0098056B"/>
    <w:rsid w:val="00980ADE"/>
    <w:rsid w:val="0098134E"/>
    <w:rsid w:val="00981B2E"/>
    <w:rsid w:val="00982864"/>
    <w:rsid w:val="00982B39"/>
    <w:rsid w:val="00984B91"/>
    <w:rsid w:val="00986353"/>
    <w:rsid w:val="00986A93"/>
    <w:rsid w:val="00992593"/>
    <w:rsid w:val="009937F6"/>
    <w:rsid w:val="00995D7A"/>
    <w:rsid w:val="00995E42"/>
    <w:rsid w:val="00996267"/>
    <w:rsid w:val="009A2792"/>
    <w:rsid w:val="009A2ABD"/>
    <w:rsid w:val="009A4871"/>
    <w:rsid w:val="009A6303"/>
    <w:rsid w:val="009A698C"/>
    <w:rsid w:val="009A6D8A"/>
    <w:rsid w:val="009A7D89"/>
    <w:rsid w:val="009A7DE4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5D60"/>
    <w:rsid w:val="009B629A"/>
    <w:rsid w:val="009B797C"/>
    <w:rsid w:val="009C0527"/>
    <w:rsid w:val="009C26C8"/>
    <w:rsid w:val="009C2CAE"/>
    <w:rsid w:val="009C2F5A"/>
    <w:rsid w:val="009C3330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6F49"/>
    <w:rsid w:val="009D7243"/>
    <w:rsid w:val="009D7DF3"/>
    <w:rsid w:val="009E1F05"/>
    <w:rsid w:val="009E4414"/>
    <w:rsid w:val="009E6301"/>
    <w:rsid w:val="009E6B3F"/>
    <w:rsid w:val="009E774E"/>
    <w:rsid w:val="009F1CA0"/>
    <w:rsid w:val="009F3E22"/>
    <w:rsid w:val="009F55E8"/>
    <w:rsid w:val="009F706C"/>
    <w:rsid w:val="00A00A07"/>
    <w:rsid w:val="00A0128A"/>
    <w:rsid w:val="00A10E8F"/>
    <w:rsid w:val="00A12902"/>
    <w:rsid w:val="00A1321F"/>
    <w:rsid w:val="00A15837"/>
    <w:rsid w:val="00A1602C"/>
    <w:rsid w:val="00A16D5E"/>
    <w:rsid w:val="00A219BF"/>
    <w:rsid w:val="00A21A8C"/>
    <w:rsid w:val="00A23654"/>
    <w:rsid w:val="00A25361"/>
    <w:rsid w:val="00A3093E"/>
    <w:rsid w:val="00A31236"/>
    <w:rsid w:val="00A34006"/>
    <w:rsid w:val="00A342EC"/>
    <w:rsid w:val="00A349F1"/>
    <w:rsid w:val="00A34FE0"/>
    <w:rsid w:val="00A362F3"/>
    <w:rsid w:val="00A375A9"/>
    <w:rsid w:val="00A41680"/>
    <w:rsid w:val="00A41F94"/>
    <w:rsid w:val="00A44EB7"/>
    <w:rsid w:val="00A46B01"/>
    <w:rsid w:val="00A46FDD"/>
    <w:rsid w:val="00A544F0"/>
    <w:rsid w:val="00A56C5B"/>
    <w:rsid w:val="00A56C68"/>
    <w:rsid w:val="00A5716D"/>
    <w:rsid w:val="00A63294"/>
    <w:rsid w:val="00A63315"/>
    <w:rsid w:val="00A6377A"/>
    <w:rsid w:val="00A6764B"/>
    <w:rsid w:val="00A67686"/>
    <w:rsid w:val="00A71E70"/>
    <w:rsid w:val="00A72BCB"/>
    <w:rsid w:val="00A81F07"/>
    <w:rsid w:val="00A857C1"/>
    <w:rsid w:val="00A860B3"/>
    <w:rsid w:val="00A8668E"/>
    <w:rsid w:val="00A86CC9"/>
    <w:rsid w:val="00A86CDC"/>
    <w:rsid w:val="00A870F0"/>
    <w:rsid w:val="00A91647"/>
    <w:rsid w:val="00A92CB9"/>
    <w:rsid w:val="00A948D1"/>
    <w:rsid w:val="00A95061"/>
    <w:rsid w:val="00A950FD"/>
    <w:rsid w:val="00A9593E"/>
    <w:rsid w:val="00A973B8"/>
    <w:rsid w:val="00AA029F"/>
    <w:rsid w:val="00AA02A0"/>
    <w:rsid w:val="00AA2642"/>
    <w:rsid w:val="00AA36CC"/>
    <w:rsid w:val="00AA390E"/>
    <w:rsid w:val="00AA5201"/>
    <w:rsid w:val="00AA5E47"/>
    <w:rsid w:val="00AA5EB3"/>
    <w:rsid w:val="00AA7252"/>
    <w:rsid w:val="00AB06D1"/>
    <w:rsid w:val="00AB0A35"/>
    <w:rsid w:val="00AB36E6"/>
    <w:rsid w:val="00AB730D"/>
    <w:rsid w:val="00AC0133"/>
    <w:rsid w:val="00AC24F9"/>
    <w:rsid w:val="00AC448E"/>
    <w:rsid w:val="00AC4BBE"/>
    <w:rsid w:val="00AC5201"/>
    <w:rsid w:val="00AC5C05"/>
    <w:rsid w:val="00AC5F46"/>
    <w:rsid w:val="00AC6AAF"/>
    <w:rsid w:val="00AC712C"/>
    <w:rsid w:val="00AD0231"/>
    <w:rsid w:val="00AD0E45"/>
    <w:rsid w:val="00AD1305"/>
    <w:rsid w:val="00AD1BF5"/>
    <w:rsid w:val="00AD1FF8"/>
    <w:rsid w:val="00AD39DD"/>
    <w:rsid w:val="00AD460B"/>
    <w:rsid w:val="00AD4FFF"/>
    <w:rsid w:val="00AD5F02"/>
    <w:rsid w:val="00AD619A"/>
    <w:rsid w:val="00AD6329"/>
    <w:rsid w:val="00AD6B47"/>
    <w:rsid w:val="00AE113B"/>
    <w:rsid w:val="00AE1548"/>
    <w:rsid w:val="00AE2FDC"/>
    <w:rsid w:val="00AE74B5"/>
    <w:rsid w:val="00AF0234"/>
    <w:rsid w:val="00AF3551"/>
    <w:rsid w:val="00AF4154"/>
    <w:rsid w:val="00AF5BB9"/>
    <w:rsid w:val="00AF6006"/>
    <w:rsid w:val="00AF675D"/>
    <w:rsid w:val="00AF6867"/>
    <w:rsid w:val="00AF6ED6"/>
    <w:rsid w:val="00AF7F70"/>
    <w:rsid w:val="00B0052E"/>
    <w:rsid w:val="00B006D2"/>
    <w:rsid w:val="00B05971"/>
    <w:rsid w:val="00B072C3"/>
    <w:rsid w:val="00B0733C"/>
    <w:rsid w:val="00B10E9F"/>
    <w:rsid w:val="00B1103C"/>
    <w:rsid w:val="00B124CB"/>
    <w:rsid w:val="00B127B6"/>
    <w:rsid w:val="00B12A1A"/>
    <w:rsid w:val="00B13590"/>
    <w:rsid w:val="00B17275"/>
    <w:rsid w:val="00B2096A"/>
    <w:rsid w:val="00B2154E"/>
    <w:rsid w:val="00B21A3E"/>
    <w:rsid w:val="00B27C3E"/>
    <w:rsid w:val="00B30B05"/>
    <w:rsid w:val="00B30CD2"/>
    <w:rsid w:val="00B30FD7"/>
    <w:rsid w:val="00B30FE2"/>
    <w:rsid w:val="00B31286"/>
    <w:rsid w:val="00B319C5"/>
    <w:rsid w:val="00B339C5"/>
    <w:rsid w:val="00B35110"/>
    <w:rsid w:val="00B35FFE"/>
    <w:rsid w:val="00B36364"/>
    <w:rsid w:val="00B37041"/>
    <w:rsid w:val="00B37476"/>
    <w:rsid w:val="00B37515"/>
    <w:rsid w:val="00B42467"/>
    <w:rsid w:val="00B4270C"/>
    <w:rsid w:val="00B43D0B"/>
    <w:rsid w:val="00B44027"/>
    <w:rsid w:val="00B458F8"/>
    <w:rsid w:val="00B46058"/>
    <w:rsid w:val="00B501D3"/>
    <w:rsid w:val="00B502F6"/>
    <w:rsid w:val="00B50E3F"/>
    <w:rsid w:val="00B5259F"/>
    <w:rsid w:val="00B54B4D"/>
    <w:rsid w:val="00B57010"/>
    <w:rsid w:val="00B57270"/>
    <w:rsid w:val="00B57E0F"/>
    <w:rsid w:val="00B66CBF"/>
    <w:rsid w:val="00B70645"/>
    <w:rsid w:val="00B70DB7"/>
    <w:rsid w:val="00B71077"/>
    <w:rsid w:val="00B74308"/>
    <w:rsid w:val="00B756E2"/>
    <w:rsid w:val="00B75865"/>
    <w:rsid w:val="00B75CEF"/>
    <w:rsid w:val="00B778B2"/>
    <w:rsid w:val="00B811B8"/>
    <w:rsid w:val="00B8134B"/>
    <w:rsid w:val="00B847FD"/>
    <w:rsid w:val="00B84CDE"/>
    <w:rsid w:val="00B85F3F"/>
    <w:rsid w:val="00B92F6F"/>
    <w:rsid w:val="00B930C8"/>
    <w:rsid w:val="00B93392"/>
    <w:rsid w:val="00B94003"/>
    <w:rsid w:val="00B96B8B"/>
    <w:rsid w:val="00BA0C6E"/>
    <w:rsid w:val="00BA1565"/>
    <w:rsid w:val="00BA310C"/>
    <w:rsid w:val="00BA350F"/>
    <w:rsid w:val="00BA36B8"/>
    <w:rsid w:val="00BA3739"/>
    <w:rsid w:val="00BA74B7"/>
    <w:rsid w:val="00BA7BF1"/>
    <w:rsid w:val="00BA7FF2"/>
    <w:rsid w:val="00BB03C8"/>
    <w:rsid w:val="00BB0463"/>
    <w:rsid w:val="00BB1F51"/>
    <w:rsid w:val="00BB3F3E"/>
    <w:rsid w:val="00BB6C2A"/>
    <w:rsid w:val="00BC03DF"/>
    <w:rsid w:val="00BC0AB9"/>
    <w:rsid w:val="00BC18E4"/>
    <w:rsid w:val="00BC44DF"/>
    <w:rsid w:val="00BC5513"/>
    <w:rsid w:val="00BC55FD"/>
    <w:rsid w:val="00BC5BF1"/>
    <w:rsid w:val="00BC708F"/>
    <w:rsid w:val="00BC7275"/>
    <w:rsid w:val="00BC76A5"/>
    <w:rsid w:val="00BD0672"/>
    <w:rsid w:val="00BD1F36"/>
    <w:rsid w:val="00BD2C7D"/>
    <w:rsid w:val="00BD3441"/>
    <w:rsid w:val="00BD3B51"/>
    <w:rsid w:val="00BD3C47"/>
    <w:rsid w:val="00BD488F"/>
    <w:rsid w:val="00BD50E6"/>
    <w:rsid w:val="00BD6C18"/>
    <w:rsid w:val="00BE07A5"/>
    <w:rsid w:val="00BE1B39"/>
    <w:rsid w:val="00BE2CAC"/>
    <w:rsid w:val="00BE50F1"/>
    <w:rsid w:val="00BF1370"/>
    <w:rsid w:val="00BF184D"/>
    <w:rsid w:val="00BF26DE"/>
    <w:rsid w:val="00BF2793"/>
    <w:rsid w:val="00BF2E5E"/>
    <w:rsid w:val="00BF3612"/>
    <w:rsid w:val="00BF4A15"/>
    <w:rsid w:val="00BF5C33"/>
    <w:rsid w:val="00BF614A"/>
    <w:rsid w:val="00BF66FA"/>
    <w:rsid w:val="00BF791A"/>
    <w:rsid w:val="00C0054D"/>
    <w:rsid w:val="00C03C15"/>
    <w:rsid w:val="00C0681A"/>
    <w:rsid w:val="00C06926"/>
    <w:rsid w:val="00C06BEA"/>
    <w:rsid w:val="00C103D6"/>
    <w:rsid w:val="00C1181E"/>
    <w:rsid w:val="00C1228C"/>
    <w:rsid w:val="00C12FE3"/>
    <w:rsid w:val="00C152F1"/>
    <w:rsid w:val="00C15777"/>
    <w:rsid w:val="00C15DBA"/>
    <w:rsid w:val="00C172AE"/>
    <w:rsid w:val="00C20CCE"/>
    <w:rsid w:val="00C21F2A"/>
    <w:rsid w:val="00C23EA0"/>
    <w:rsid w:val="00C2506C"/>
    <w:rsid w:val="00C2536E"/>
    <w:rsid w:val="00C259DC"/>
    <w:rsid w:val="00C25CAC"/>
    <w:rsid w:val="00C25D1F"/>
    <w:rsid w:val="00C26CDA"/>
    <w:rsid w:val="00C30729"/>
    <w:rsid w:val="00C30767"/>
    <w:rsid w:val="00C31079"/>
    <w:rsid w:val="00C3121D"/>
    <w:rsid w:val="00C31E51"/>
    <w:rsid w:val="00C334C0"/>
    <w:rsid w:val="00C34B2F"/>
    <w:rsid w:val="00C35756"/>
    <w:rsid w:val="00C3583B"/>
    <w:rsid w:val="00C36B80"/>
    <w:rsid w:val="00C36E68"/>
    <w:rsid w:val="00C3776E"/>
    <w:rsid w:val="00C4061C"/>
    <w:rsid w:val="00C41498"/>
    <w:rsid w:val="00C418B6"/>
    <w:rsid w:val="00C427F3"/>
    <w:rsid w:val="00C42806"/>
    <w:rsid w:val="00C42B97"/>
    <w:rsid w:val="00C44396"/>
    <w:rsid w:val="00C44D39"/>
    <w:rsid w:val="00C45509"/>
    <w:rsid w:val="00C468EB"/>
    <w:rsid w:val="00C51380"/>
    <w:rsid w:val="00C51F32"/>
    <w:rsid w:val="00C521DC"/>
    <w:rsid w:val="00C56A6F"/>
    <w:rsid w:val="00C579EB"/>
    <w:rsid w:val="00C6361C"/>
    <w:rsid w:val="00C65A7C"/>
    <w:rsid w:val="00C66A20"/>
    <w:rsid w:val="00C671DD"/>
    <w:rsid w:val="00C67317"/>
    <w:rsid w:val="00C7075F"/>
    <w:rsid w:val="00C710F2"/>
    <w:rsid w:val="00C739AD"/>
    <w:rsid w:val="00C746CD"/>
    <w:rsid w:val="00C74B72"/>
    <w:rsid w:val="00C76263"/>
    <w:rsid w:val="00C77D5A"/>
    <w:rsid w:val="00C82F35"/>
    <w:rsid w:val="00C832FA"/>
    <w:rsid w:val="00C83C97"/>
    <w:rsid w:val="00C8678E"/>
    <w:rsid w:val="00C869D8"/>
    <w:rsid w:val="00C87CD5"/>
    <w:rsid w:val="00C91F15"/>
    <w:rsid w:val="00C9242D"/>
    <w:rsid w:val="00C924B3"/>
    <w:rsid w:val="00C928AF"/>
    <w:rsid w:val="00C9593C"/>
    <w:rsid w:val="00C95A43"/>
    <w:rsid w:val="00C963A7"/>
    <w:rsid w:val="00C97B93"/>
    <w:rsid w:val="00CA0FF1"/>
    <w:rsid w:val="00CA2CC2"/>
    <w:rsid w:val="00CA3374"/>
    <w:rsid w:val="00CA42F8"/>
    <w:rsid w:val="00CA66AD"/>
    <w:rsid w:val="00CA759E"/>
    <w:rsid w:val="00CB0E41"/>
    <w:rsid w:val="00CB2829"/>
    <w:rsid w:val="00CB2BAB"/>
    <w:rsid w:val="00CB2EB9"/>
    <w:rsid w:val="00CB32CC"/>
    <w:rsid w:val="00CB3A83"/>
    <w:rsid w:val="00CB4D05"/>
    <w:rsid w:val="00CB5664"/>
    <w:rsid w:val="00CB6398"/>
    <w:rsid w:val="00CB6496"/>
    <w:rsid w:val="00CB7E80"/>
    <w:rsid w:val="00CC39CE"/>
    <w:rsid w:val="00CC4096"/>
    <w:rsid w:val="00CC561F"/>
    <w:rsid w:val="00CC5F08"/>
    <w:rsid w:val="00CC624C"/>
    <w:rsid w:val="00CC764E"/>
    <w:rsid w:val="00CD0974"/>
    <w:rsid w:val="00CD3406"/>
    <w:rsid w:val="00CD39A8"/>
    <w:rsid w:val="00CD3BDB"/>
    <w:rsid w:val="00CD45E2"/>
    <w:rsid w:val="00CE23EB"/>
    <w:rsid w:val="00CE2D21"/>
    <w:rsid w:val="00CE466A"/>
    <w:rsid w:val="00CE5B0F"/>
    <w:rsid w:val="00CE77B0"/>
    <w:rsid w:val="00CF102A"/>
    <w:rsid w:val="00CF1EAA"/>
    <w:rsid w:val="00CF2006"/>
    <w:rsid w:val="00CF200E"/>
    <w:rsid w:val="00CF31DE"/>
    <w:rsid w:val="00CF4A66"/>
    <w:rsid w:val="00CF564C"/>
    <w:rsid w:val="00CF5E51"/>
    <w:rsid w:val="00CF602B"/>
    <w:rsid w:val="00D00F56"/>
    <w:rsid w:val="00D02C65"/>
    <w:rsid w:val="00D03C91"/>
    <w:rsid w:val="00D054A6"/>
    <w:rsid w:val="00D069D1"/>
    <w:rsid w:val="00D10097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45487"/>
    <w:rsid w:val="00D4637E"/>
    <w:rsid w:val="00D4668F"/>
    <w:rsid w:val="00D5074F"/>
    <w:rsid w:val="00D507D5"/>
    <w:rsid w:val="00D51699"/>
    <w:rsid w:val="00D51A96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534A"/>
    <w:rsid w:val="00D65A3B"/>
    <w:rsid w:val="00D66CF3"/>
    <w:rsid w:val="00D70B95"/>
    <w:rsid w:val="00D71F7B"/>
    <w:rsid w:val="00D72655"/>
    <w:rsid w:val="00D74D73"/>
    <w:rsid w:val="00D75627"/>
    <w:rsid w:val="00D7594E"/>
    <w:rsid w:val="00D76B07"/>
    <w:rsid w:val="00D76B58"/>
    <w:rsid w:val="00D76C5A"/>
    <w:rsid w:val="00D773AB"/>
    <w:rsid w:val="00D77980"/>
    <w:rsid w:val="00D77CC8"/>
    <w:rsid w:val="00D802A9"/>
    <w:rsid w:val="00D80411"/>
    <w:rsid w:val="00D80929"/>
    <w:rsid w:val="00D82087"/>
    <w:rsid w:val="00D83191"/>
    <w:rsid w:val="00D8365B"/>
    <w:rsid w:val="00D8370C"/>
    <w:rsid w:val="00D84E66"/>
    <w:rsid w:val="00D864F8"/>
    <w:rsid w:val="00D90132"/>
    <w:rsid w:val="00D93095"/>
    <w:rsid w:val="00D93843"/>
    <w:rsid w:val="00D94B1B"/>
    <w:rsid w:val="00D9539A"/>
    <w:rsid w:val="00D95F60"/>
    <w:rsid w:val="00DA0400"/>
    <w:rsid w:val="00DA069F"/>
    <w:rsid w:val="00DA1265"/>
    <w:rsid w:val="00DA3CE6"/>
    <w:rsid w:val="00DA4755"/>
    <w:rsid w:val="00DA4A27"/>
    <w:rsid w:val="00DA5EB9"/>
    <w:rsid w:val="00DA70ED"/>
    <w:rsid w:val="00DA734E"/>
    <w:rsid w:val="00DB0990"/>
    <w:rsid w:val="00DB12AE"/>
    <w:rsid w:val="00DB138A"/>
    <w:rsid w:val="00DB190A"/>
    <w:rsid w:val="00DB1A1A"/>
    <w:rsid w:val="00DB1DBE"/>
    <w:rsid w:val="00DB1FAF"/>
    <w:rsid w:val="00DB23E5"/>
    <w:rsid w:val="00DB48F6"/>
    <w:rsid w:val="00DB69EA"/>
    <w:rsid w:val="00DB6FAD"/>
    <w:rsid w:val="00DC51F7"/>
    <w:rsid w:val="00DC7E28"/>
    <w:rsid w:val="00DD0BC6"/>
    <w:rsid w:val="00DD0F1A"/>
    <w:rsid w:val="00DD2545"/>
    <w:rsid w:val="00DD42E9"/>
    <w:rsid w:val="00DD4D27"/>
    <w:rsid w:val="00DD5954"/>
    <w:rsid w:val="00DD59C9"/>
    <w:rsid w:val="00DD688A"/>
    <w:rsid w:val="00DD6981"/>
    <w:rsid w:val="00DD708E"/>
    <w:rsid w:val="00DE279A"/>
    <w:rsid w:val="00DE32F7"/>
    <w:rsid w:val="00DE43EF"/>
    <w:rsid w:val="00DE48B9"/>
    <w:rsid w:val="00DE4CA6"/>
    <w:rsid w:val="00DE50DD"/>
    <w:rsid w:val="00DE683D"/>
    <w:rsid w:val="00DE6C7A"/>
    <w:rsid w:val="00DE791E"/>
    <w:rsid w:val="00DF1363"/>
    <w:rsid w:val="00DF1F71"/>
    <w:rsid w:val="00DF2C46"/>
    <w:rsid w:val="00DF51C8"/>
    <w:rsid w:val="00DF55C9"/>
    <w:rsid w:val="00DF5A81"/>
    <w:rsid w:val="00DF6395"/>
    <w:rsid w:val="00DF76EB"/>
    <w:rsid w:val="00DF7708"/>
    <w:rsid w:val="00E001DB"/>
    <w:rsid w:val="00E00E43"/>
    <w:rsid w:val="00E0249F"/>
    <w:rsid w:val="00E03F23"/>
    <w:rsid w:val="00E07338"/>
    <w:rsid w:val="00E07978"/>
    <w:rsid w:val="00E11F92"/>
    <w:rsid w:val="00E12A0E"/>
    <w:rsid w:val="00E13CFE"/>
    <w:rsid w:val="00E14247"/>
    <w:rsid w:val="00E146E5"/>
    <w:rsid w:val="00E1495D"/>
    <w:rsid w:val="00E14F37"/>
    <w:rsid w:val="00E1543F"/>
    <w:rsid w:val="00E16A95"/>
    <w:rsid w:val="00E20826"/>
    <w:rsid w:val="00E21165"/>
    <w:rsid w:val="00E2121F"/>
    <w:rsid w:val="00E22759"/>
    <w:rsid w:val="00E22A66"/>
    <w:rsid w:val="00E24EFC"/>
    <w:rsid w:val="00E2501C"/>
    <w:rsid w:val="00E26498"/>
    <w:rsid w:val="00E266DC"/>
    <w:rsid w:val="00E26B3B"/>
    <w:rsid w:val="00E27597"/>
    <w:rsid w:val="00E3022D"/>
    <w:rsid w:val="00E30DFA"/>
    <w:rsid w:val="00E316F1"/>
    <w:rsid w:val="00E32049"/>
    <w:rsid w:val="00E336D0"/>
    <w:rsid w:val="00E37D16"/>
    <w:rsid w:val="00E427C5"/>
    <w:rsid w:val="00E4414A"/>
    <w:rsid w:val="00E4557E"/>
    <w:rsid w:val="00E455A2"/>
    <w:rsid w:val="00E4620B"/>
    <w:rsid w:val="00E5107C"/>
    <w:rsid w:val="00E51448"/>
    <w:rsid w:val="00E5184E"/>
    <w:rsid w:val="00E5207A"/>
    <w:rsid w:val="00E52CC5"/>
    <w:rsid w:val="00E52EC4"/>
    <w:rsid w:val="00E55CB7"/>
    <w:rsid w:val="00E600E1"/>
    <w:rsid w:val="00E61A27"/>
    <w:rsid w:val="00E624D5"/>
    <w:rsid w:val="00E66AC9"/>
    <w:rsid w:val="00E66CFD"/>
    <w:rsid w:val="00E71A42"/>
    <w:rsid w:val="00E721EC"/>
    <w:rsid w:val="00E74743"/>
    <w:rsid w:val="00E754FF"/>
    <w:rsid w:val="00E774AD"/>
    <w:rsid w:val="00E8023F"/>
    <w:rsid w:val="00E83C32"/>
    <w:rsid w:val="00E83E30"/>
    <w:rsid w:val="00E8514C"/>
    <w:rsid w:val="00E86C30"/>
    <w:rsid w:val="00E86D25"/>
    <w:rsid w:val="00E90791"/>
    <w:rsid w:val="00E90C30"/>
    <w:rsid w:val="00E915C0"/>
    <w:rsid w:val="00E9160E"/>
    <w:rsid w:val="00E91D31"/>
    <w:rsid w:val="00E9594D"/>
    <w:rsid w:val="00E95A01"/>
    <w:rsid w:val="00E95F2A"/>
    <w:rsid w:val="00E97702"/>
    <w:rsid w:val="00EA1225"/>
    <w:rsid w:val="00EA3531"/>
    <w:rsid w:val="00EA6F8E"/>
    <w:rsid w:val="00EB04D6"/>
    <w:rsid w:val="00EB12BA"/>
    <w:rsid w:val="00EB151E"/>
    <w:rsid w:val="00EB2B5C"/>
    <w:rsid w:val="00EB4489"/>
    <w:rsid w:val="00EB5F8A"/>
    <w:rsid w:val="00EB7F89"/>
    <w:rsid w:val="00EC03B9"/>
    <w:rsid w:val="00EC0602"/>
    <w:rsid w:val="00EC1132"/>
    <w:rsid w:val="00EC1DA4"/>
    <w:rsid w:val="00EC398F"/>
    <w:rsid w:val="00EC4A66"/>
    <w:rsid w:val="00EC4E2C"/>
    <w:rsid w:val="00EC503A"/>
    <w:rsid w:val="00EC5904"/>
    <w:rsid w:val="00EC7ADB"/>
    <w:rsid w:val="00EC7D4E"/>
    <w:rsid w:val="00ED2065"/>
    <w:rsid w:val="00ED265B"/>
    <w:rsid w:val="00ED2AE2"/>
    <w:rsid w:val="00ED2C10"/>
    <w:rsid w:val="00ED545B"/>
    <w:rsid w:val="00EE02BC"/>
    <w:rsid w:val="00EE050C"/>
    <w:rsid w:val="00EE050F"/>
    <w:rsid w:val="00EE3733"/>
    <w:rsid w:val="00EE390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11C3"/>
    <w:rsid w:val="00F1255A"/>
    <w:rsid w:val="00F12B5A"/>
    <w:rsid w:val="00F12D6D"/>
    <w:rsid w:val="00F14DD8"/>
    <w:rsid w:val="00F17F38"/>
    <w:rsid w:val="00F20421"/>
    <w:rsid w:val="00F20FDC"/>
    <w:rsid w:val="00F219F8"/>
    <w:rsid w:val="00F22D92"/>
    <w:rsid w:val="00F239FB"/>
    <w:rsid w:val="00F254BE"/>
    <w:rsid w:val="00F26370"/>
    <w:rsid w:val="00F27302"/>
    <w:rsid w:val="00F27895"/>
    <w:rsid w:val="00F30324"/>
    <w:rsid w:val="00F306FB"/>
    <w:rsid w:val="00F32F20"/>
    <w:rsid w:val="00F34985"/>
    <w:rsid w:val="00F35109"/>
    <w:rsid w:val="00F40396"/>
    <w:rsid w:val="00F4046A"/>
    <w:rsid w:val="00F41BEA"/>
    <w:rsid w:val="00F420E5"/>
    <w:rsid w:val="00F434DF"/>
    <w:rsid w:val="00F4398B"/>
    <w:rsid w:val="00F44F65"/>
    <w:rsid w:val="00F451F6"/>
    <w:rsid w:val="00F46ED2"/>
    <w:rsid w:val="00F506FD"/>
    <w:rsid w:val="00F5150F"/>
    <w:rsid w:val="00F51E52"/>
    <w:rsid w:val="00F5270D"/>
    <w:rsid w:val="00F53909"/>
    <w:rsid w:val="00F53ED4"/>
    <w:rsid w:val="00F5415A"/>
    <w:rsid w:val="00F54A7D"/>
    <w:rsid w:val="00F5519A"/>
    <w:rsid w:val="00F56207"/>
    <w:rsid w:val="00F622AA"/>
    <w:rsid w:val="00F62781"/>
    <w:rsid w:val="00F629D9"/>
    <w:rsid w:val="00F62CCD"/>
    <w:rsid w:val="00F63AAB"/>
    <w:rsid w:val="00F640E3"/>
    <w:rsid w:val="00F6538B"/>
    <w:rsid w:val="00F6542F"/>
    <w:rsid w:val="00F659A3"/>
    <w:rsid w:val="00F65C85"/>
    <w:rsid w:val="00F6777E"/>
    <w:rsid w:val="00F73DA3"/>
    <w:rsid w:val="00F74C52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63A2"/>
    <w:rsid w:val="00F976DC"/>
    <w:rsid w:val="00FA0F12"/>
    <w:rsid w:val="00FA1733"/>
    <w:rsid w:val="00FA20D2"/>
    <w:rsid w:val="00FA2DF0"/>
    <w:rsid w:val="00FA3CFC"/>
    <w:rsid w:val="00FA4F98"/>
    <w:rsid w:val="00FB002F"/>
    <w:rsid w:val="00FB00FA"/>
    <w:rsid w:val="00FB2E02"/>
    <w:rsid w:val="00FB61D3"/>
    <w:rsid w:val="00FB6C23"/>
    <w:rsid w:val="00FC084A"/>
    <w:rsid w:val="00FC182F"/>
    <w:rsid w:val="00FC1C13"/>
    <w:rsid w:val="00FC389C"/>
    <w:rsid w:val="00FC4C4A"/>
    <w:rsid w:val="00FC549B"/>
    <w:rsid w:val="00FC54C5"/>
    <w:rsid w:val="00FC7596"/>
    <w:rsid w:val="00FD0DC3"/>
    <w:rsid w:val="00FD17F9"/>
    <w:rsid w:val="00FD1F3F"/>
    <w:rsid w:val="00FD3A8C"/>
    <w:rsid w:val="00FD4955"/>
    <w:rsid w:val="00FD4A67"/>
    <w:rsid w:val="00FD5A76"/>
    <w:rsid w:val="00FE1225"/>
    <w:rsid w:val="00FE1782"/>
    <w:rsid w:val="00FE28F8"/>
    <w:rsid w:val="00FE2EC9"/>
    <w:rsid w:val="00FE3B6B"/>
    <w:rsid w:val="00FE43BD"/>
    <w:rsid w:val="00FE581F"/>
    <w:rsid w:val="00FE7937"/>
    <w:rsid w:val="00FF0674"/>
    <w:rsid w:val="00FF1189"/>
    <w:rsid w:val="00FF2763"/>
    <w:rsid w:val="00FF2949"/>
    <w:rsid w:val="00FF391A"/>
    <w:rsid w:val="00FF3BD0"/>
    <w:rsid w:val="00FF5C97"/>
    <w:rsid w:val="00FF646D"/>
    <w:rsid w:val="00FF6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EADE26-F75B-4EFA-BE23-66BE2ABAA8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4</TotalTime>
  <Pages>2</Pages>
  <Words>149</Words>
  <Characters>808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9</cp:revision>
  <cp:lastPrinted>2017-10-30T13:56:00Z</cp:lastPrinted>
  <dcterms:created xsi:type="dcterms:W3CDTF">2018-04-10T13:32:00Z</dcterms:created>
  <dcterms:modified xsi:type="dcterms:W3CDTF">2018-04-10T13:36:00Z</dcterms:modified>
</cp:coreProperties>
</file>