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AB215E">
        <w:rPr>
          <w:rFonts w:ascii="Arial" w:hAnsi="Arial" w:cs="Arial"/>
          <w:b/>
          <w:caps/>
          <w:sz w:val="28"/>
          <w:szCs w:val="28"/>
        </w:rPr>
        <w:t>10</w:t>
      </w:r>
      <w:r w:rsidR="00D33C9D">
        <w:rPr>
          <w:rFonts w:ascii="Arial" w:hAnsi="Arial" w:cs="Arial"/>
          <w:b/>
          <w:caps/>
          <w:sz w:val="28"/>
          <w:szCs w:val="28"/>
        </w:rPr>
        <w:t>69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0122CA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D33C9D" w:rsidP="00D33C9D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S</w:t>
            </w:r>
            <w:r w:rsidR="00FF302A">
              <w:rPr>
                <w:rFonts w:ascii="Arial" w:hAnsi="Arial" w:cs="Arial"/>
                <w:sz w:val="20"/>
                <w:szCs w:val="20"/>
              </w:rPr>
              <w:t>olicita</w:t>
            </w:r>
            <w:r>
              <w:rPr>
                <w:rFonts w:ascii="Arial" w:hAnsi="Arial" w:cs="Arial"/>
                <w:sz w:val="20"/>
                <w:szCs w:val="20"/>
              </w:rPr>
              <w:t xml:space="preserve"> a execução de serviços </w:t>
            </w:r>
            <w:r w:rsidR="00E46305">
              <w:rPr>
                <w:rFonts w:ascii="Arial" w:hAnsi="Arial" w:cs="Arial"/>
                <w:sz w:val="20"/>
                <w:szCs w:val="20"/>
              </w:rPr>
              <w:t>de manutenção asfáltica na Rua Helen Cristine Santos Ramalho, no Jardim do Portal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BF26D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C869D8">
        <w:rPr>
          <w:rFonts w:ascii="Arial" w:hAnsi="Arial" w:cs="Arial"/>
        </w:rPr>
        <w:t xml:space="preserve">Doutor </w:t>
      </w:r>
      <w:r>
        <w:rPr>
          <w:rFonts w:ascii="Arial" w:hAnsi="Arial" w:cs="Arial"/>
        </w:rPr>
        <w:t>Izaías José de Santana, sejam tomadas as providências cabíveis</w:t>
      </w:r>
      <w:r w:rsidR="004137DE">
        <w:rPr>
          <w:rFonts w:ascii="Arial" w:hAnsi="Arial" w:cs="Arial"/>
        </w:rPr>
        <w:t xml:space="preserve"> </w:t>
      </w:r>
      <w:r w:rsidR="00181580">
        <w:rPr>
          <w:rFonts w:ascii="Arial" w:hAnsi="Arial" w:cs="Arial"/>
        </w:rPr>
        <w:t xml:space="preserve">visando </w:t>
      </w:r>
      <w:r w:rsidR="005A2BEA">
        <w:rPr>
          <w:rFonts w:ascii="Arial" w:hAnsi="Arial" w:cs="Arial"/>
        </w:rPr>
        <w:t>à</w:t>
      </w:r>
      <w:r w:rsidR="00ED545B" w:rsidRPr="00ED545B">
        <w:rPr>
          <w:rFonts w:ascii="Arial" w:hAnsi="Arial" w:cs="Arial"/>
        </w:rPr>
        <w:t xml:space="preserve"> </w:t>
      </w:r>
      <w:r w:rsidR="00F861D6" w:rsidRPr="00F861D6">
        <w:rPr>
          <w:rFonts w:ascii="Arial" w:hAnsi="Arial" w:cs="Arial"/>
        </w:rPr>
        <w:t>execução de serviços de manutenção asfáltica na Rua Helen Cristine Santos Ramalho, no Jardim do Portal</w:t>
      </w:r>
      <w:r w:rsidR="006712FC">
        <w:rPr>
          <w:rFonts w:ascii="Arial" w:hAnsi="Arial" w:cs="Arial"/>
        </w:rPr>
        <w:t>.</w:t>
      </w:r>
    </w:p>
    <w:p w:rsidR="00E55CB7" w:rsidRDefault="002D246A" w:rsidP="0035213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2D246A">
        <w:rPr>
          <w:rFonts w:ascii="Arial" w:hAnsi="Arial" w:cs="Arial"/>
        </w:rPr>
        <w:t>Conforme a</w:t>
      </w:r>
      <w:r>
        <w:rPr>
          <w:rFonts w:ascii="Arial" w:hAnsi="Arial" w:cs="Arial"/>
        </w:rPr>
        <w:t>s</w:t>
      </w:r>
      <w:r w:rsidRPr="002D246A">
        <w:rPr>
          <w:rFonts w:ascii="Arial" w:hAnsi="Arial" w:cs="Arial"/>
        </w:rPr>
        <w:t xml:space="preserve"> foto</w:t>
      </w:r>
      <w:r>
        <w:rPr>
          <w:rFonts w:ascii="Arial" w:hAnsi="Arial" w:cs="Arial"/>
        </w:rPr>
        <w:t>s</w:t>
      </w:r>
      <w:r w:rsidRPr="002D246A">
        <w:rPr>
          <w:rFonts w:ascii="Arial" w:hAnsi="Arial" w:cs="Arial"/>
        </w:rPr>
        <w:t xml:space="preserve"> em anexo, a massa asfáltica do local encontra-se afundada e com diversas rachaduras, deixando a via em desnível</w:t>
      </w:r>
      <w:r>
        <w:rPr>
          <w:rFonts w:ascii="Arial" w:hAnsi="Arial" w:cs="Arial"/>
        </w:rPr>
        <w:t xml:space="preserve"> e aumentando o </w:t>
      </w:r>
      <w:r w:rsidRPr="002D246A">
        <w:rPr>
          <w:rFonts w:ascii="Arial" w:hAnsi="Arial" w:cs="Arial"/>
        </w:rPr>
        <w:t xml:space="preserve">risco de </w:t>
      </w:r>
      <w:r>
        <w:rPr>
          <w:rFonts w:ascii="Arial" w:hAnsi="Arial" w:cs="Arial"/>
        </w:rPr>
        <w:t xml:space="preserve">ocorrerem </w:t>
      </w:r>
      <w:r w:rsidRPr="002D246A">
        <w:rPr>
          <w:rFonts w:ascii="Arial" w:hAnsi="Arial" w:cs="Arial"/>
        </w:rPr>
        <w:t>acidentes</w:t>
      </w:r>
      <w:r w:rsidR="00F170BB" w:rsidRPr="00F170BB">
        <w:rPr>
          <w:rFonts w:ascii="Arial" w:hAnsi="Arial" w:cs="Arial"/>
        </w:rPr>
        <w:t xml:space="preserve">, </w:t>
      </w:r>
      <w:r w:rsidR="00E34FE8">
        <w:rPr>
          <w:rFonts w:ascii="Arial" w:hAnsi="Arial" w:cs="Arial"/>
        </w:rPr>
        <w:t>se</w:t>
      </w:r>
      <w:r>
        <w:rPr>
          <w:rFonts w:ascii="Arial" w:hAnsi="Arial" w:cs="Arial"/>
        </w:rPr>
        <w:t>ndo</w:t>
      </w:r>
      <w:r w:rsidR="001A60FD">
        <w:rPr>
          <w:rFonts w:ascii="Arial" w:hAnsi="Arial" w:cs="Arial"/>
        </w:rPr>
        <w:t xml:space="preserve"> </w:t>
      </w:r>
      <w:r w:rsidR="00F170BB" w:rsidRPr="00F170BB">
        <w:rPr>
          <w:rFonts w:ascii="Arial" w:hAnsi="Arial" w:cs="Arial"/>
        </w:rPr>
        <w:t xml:space="preserve">necessária </w:t>
      </w:r>
      <w:r w:rsidR="0079453F">
        <w:rPr>
          <w:rFonts w:ascii="Arial" w:hAnsi="Arial" w:cs="Arial"/>
        </w:rPr>
        <w:t xml:space="preserve">uma </w:t>
      </w:r>
      <w:r w:rsidR="00F170BB" w:rsidRPr="00F170BB">
        <w:rPr>
          <w:rFonts w:ascii="Arial" w:hAnsi="Arial" w:cs="Arial"/>
        </w:rPr>
        <w:t>intervenção no local</w:t>
      </w:r>
      <w:r w:rsidR="000266C8">
        <w:rPr>
          <w:rFonts w:ascii="Arial" w:hAnsi="Arial" w:cs="Arial"/>
        </w:rPr>
        <w:t>.</w:t>
      </w:r>
    </w:p>
    <w:p w:rsidR="003A77BE" w:rsidRDefault="00C869D8" w:rsidP="0022550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bookmarkStart w:id="0" w:name="_GoBack"/>
      <w:bookmarkEnd w:id="0"/>
      <w:r w:rsidRPr="00C869D8">
        <w:rPr>
          <w:rFonts w:ascii="Arial" w:hAnsi="Arial" w:cs="Arial"/>
        </w:rPr>
        <w:t xml:space="preserve">Desta </w:t>
      </w:r>
      <w:r w:rsidR="009C52E7" w:rsidRPr="00C869D8">
        <w:rPr>
          <w:rFonts w:ascii="Arial" w:hAnsi="Arial" w:cs="Arial"/>
        </w:rPr>
        <w:t>forma</w:t>
      </w:r>
      <w:r w:rsidRPr="00C869D8">
        <w:rPr>
          <w:rFonts w:ascii="Arial" w:hAnsi="Arial" w:cs="Arial"/>
        </w:rPr>
        <w:t>, mui respeitosamente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6F4E64" w:rsidRDefault="003A77BE" w:rsidP="0022550C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CD502F">
        <w:rPr>
          <w:rFonts w:ascii="Arial" w:hAnsi="Arial" w:cs="Arial"/>
        </w:rPr>
        <w:t>25</w:t>
      </w:r>
      <w:r w:rsidR="00494C8D">
        <w:rPr>
          <w:rFonts w:ascii="Arial" w:hAnsi="Arial" w:cs="Arial"/>
        </w:rPr>
        <w:t xml:space="preserve"> </w:t>
      </w:r>
      <w:r w:rsidR="00A00A07">
        <w:rPr>
          <w:rFonts w:ascii="Arial" w:hAnsi="Arial" w:cs="Arial"/>
        </w:rPr>
        <w:t xml:space="preserve">de </w:t>
      </w:r>
      <w:r w:rsidR="00DD0F1A">
        <w:rPr>
          <w:rFonts w:ascii="Arial" w:hAnsi="Arial" w:cs="Arial"/>
        </w:rPr>
        <w:t>a</w:t>
      </w:r>
      <w:r w:rsidR="00080A8F">
        <w:rPr>
          <w:rFonts w:ascii="Arial" w:hAnsi="Arial" w:cs="Arial"/>
        </w:rPr>
        <w:t>b</w:t>
      </w:r>
      <w:r w:rsidR="00DD0F1A">
        <w:rPr>
          <w:rFonts w:ascii="Arial" w:hAnsi="Arial" w:cs="Arial"/>
        </w:rPr>
        <w:t>r</w:t>
      </w:r>
      <w:r w:rsidR="00080A8F">
        <w:rPr>
          <w:rFonts w:ascii="Arial" w:hAnsi="Arial" w:cs="Arial"/>
        </w:rPr>
        <w:t>il</w:t>
      </w:r>
      <w:r w:rsidR="004A28FE">
        <w:rPr>
          <w:rFonts w:ascii="Arial" w:hAnsi="Arial" w:cs="Arial"/>
        </w:rPr>
        <w:t xml:space="preserve"> </w:t>
      </w:r>
      <w:r w:rsidR="007D0145">
        <w:rPr>
          <w:rFonts w:ascii="Arial" w:hAnsi="Arial" w:cs="Arial"/>
        </w:rPr>
        <w:t>de 2018</w:t>
      </w:r>
      <w:r w:rsidR="00494C8D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002543" w:rsidRDefault="00002543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1E2E0F" w:rsidRPr="00F1787A" w:rsidRDefault="001E2E0F" w:rsidP="001E2E0F">
      <w:pPr>
        <w:jc w:val="center"/>
        <w:rPr>
          <w:rFonts w:ascii="Arial" w:hAnsi="Arial" w:cs="Arial"/>
          <w:b/>
        </w:rPr>
      </w:pPr>
      <w:r w:rsidRPr="00F1787A">
        <w:rPr>
          <w:rFonts w:ascii="Arial" w:hAnsi="Arial" w:cs="Arial"/>
          <w:b/>
        </w:rPr>
        <w:t>DRA. MÁRCIA SANTOS</w:t>
      </w:r>
    </w:p>
    <w:p w:rsidR="001E2E0F" w:rsidRPr="00F1787A" w:rsidRDefault="001E2E0F" w:rsidP="001E2E0F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Vereadora - PV</w:t>
      </w:r>
    </w:p>
    <w:p w:rsidR="008633C1" w:rsidRDefault="001E2E0F" w:rsidP="004202A0">
      <w:pPr>
        <w:jc w:val="center"/>
        <w:rPr>
          <w:rFonts w:ascii="Arial" w:hAnsi="Arial" w:cs="Arial"/>
        </w:rPr>
      </w:pPr>
      <w:r w:rsidRPr="00F1787A">
        <w:rPr>
          <w:rFonts w:ascii="Arial" w:hAnsi="Arial" w:cs="Arial"/>
        </w:rPr>
        <w:t>2ª Secretária</w:t>
      </w:r>
    </w:p>
    <w:p w:rsidR="009F47CD" w:rsidRDefault="009F47CD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9F47CD" w:rsidRDefault="009F47CD" w:rsidP="004202A0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24AD85F9" wp14:editId="0D4A45D6">
            <wp:extent cx="5281200" cy="3960000"/>
            <wp:effectExtent l="0" t="0" r="0" b="254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1200" cy="39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7CD" w:rsidRPr="009F47CD" w:rsidRDefault="009F47CD" w:rsidP="004202A0">
      <w:pPr>
        <w:jc w:val="center"/>
        <w:rPr>
          <w:rFonts w:ascii="Arial" w:hAnsi="Arial" w:cs="Arial"/>
        </w:rPr>
      </w:pPr>
    </w:p>
    <w:p w:rsidR="009F47CD" w:rsidRDefault="009F47CD" w:rsidP="004202A0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7F02F42A" wp14:editId="41C992D7">
            <wp:extent cx="5281200" cy="3960000"/>
            <wp:effectExtent l="0" t="0" r="0" b="254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m 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1200" cy="39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F47CD" w:rsidSect="007D39FD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54B7B" w:rsidRDefault="00C54B7B">
      <w:r>
        <w:separator/>
      </w:r>
    </w:p>
  </w:endnote>
  <w:endnote w:type="continuationSeparator" w:id="0">
    <w:p w:rsidR="00C54B7B" w:rsidRDefault="00C54B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54B7B" w:rsidRDefault="00C54B7B">
      <w:r>
        <w:separator/>
      </w:r>
    </w:p>
  </w:footnote>
  <w:footnote w:type="continuationSeparator" w:id="0">
    <w:p w:rsidR="00C54B7B" w:rsidRDefault="00C54B7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9F47CD">
      <w:rPr>
        <w:rFonts w:ascii="Arial" w:hAnsi="Arial" w:cs="Arial"/>
        <w:b/>
        <w:sz w:val="20"/>
        <w:szCs w:val="20"/>
        <w:u w:val="single"/>
      </w:rPr>
      <w:t>1069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FF0674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D12B6">
      <w:rPr>
        <w:rFonts w:ascii="Arial" w:hAnsi="Arial" w:cs="Arial"/>
        <w:b/>
        <w:sz w:val="20"/>
        <w:szCs w:val="20"/>
        <w:u w:val="single"/>
      </w:rPr>
      <w:t>–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0D12B6">
      <w:rPr>
        <w:rFonts w:ascii="Arial" w:hAnsi="Arial" w:cs="Arial"/>
        <w:b/>
        <w:sz w:val="20"/>
        <w:szCs w:val="20"/>
        <w:u w:val="single"/>
      </w:rPr>
      <w:t xml:space="preserve">Vereadora Dra. Márcia Santos -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2D246A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2D246A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8" name="Imagem 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11" name="Imagem 1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61780396"/>
    <w:multiLevelType w:val="hybridMultilevel"/>
    <w:tmpl w:val="698EDA7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4E32076"/>
    <w:multiLevelType w:val="hybridMultilevel"/>
    <w:tmpl w:val="F810216A"/>
    <w:lvl w:ilvl="0" w:tplc="3B1AA15C">
      <w:start w:val="1"/>
      <w:numFmt w:val="decimal"/>
      <w:lvlText w:val="%1-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2543"/>
    <w:rsid w:val="0000254E"/>
    <w:rsid w:val="00002E98"/>
    <w:rsid w:val="000035EB"/>
    <w:rsid w:val="00003930"/>
    <w:rsid w:val="000042EB"/>
    <w:rsid w:val="0000451A"/>
    <w:rsid w:val="00005CC1"/>
    <w:rsid w:val="0000643F"/>
    <w:rsid w:val="00010B5E"/>
    <w:rsid w:val="00011E0F"/>
    <w:rsid w:val="000122CA"/>
    <w:rsid w:val="00012789"/>
    <w:rsid w:val="0001315E"/>
    <w:rsid w:val="00013AE8"/>
    <w:rsid w:val="00014008"/>
    <w:rsid w:val="0001478D"/>
    <w:rsid w:val="00014EFD"/>
    <w:rsid w:val="00016A27"/>
    <w:rsid w:val="00017A95"/>
    <w:rsid w:val="00021D7F"/>
    <w:rsid w:val="000235B2"/>
    <w:rsid w:val="0002399B"/>
    <w:rsid w:val="00024FD3"/>
    <w:rsid w:val="000266C8"/>
    <w:rsid w:val="00026FE9"/>
    <w:rsid w:val="00027E4D"/>
    <w:rsid w:val="00030281"/>
    <w:rsid w:val="00031074"/>
    <w:rsid w:val="00032005"/>
    <w:rsid w:val="00033690"/>
    <w:rsid w:val="00034A23"/>
    <w:rsid w:val="00035354"/>
    <w:rsid w:val="0003763D"/>
    <w:rsid w:val="000410CA"/>
    <w:rsid w:val="000437BF"/>
    <w:rsid w:val="00046B11"/>
    <w:rsid w:val="00046C1B"/>
    <w:rsid w:val="00050141"/>
    <w:rsid w:val="00050D0C"/>
    <w:rsid w:val="0005150C"/>
    <w:rsid w:val="00051781"/>
    <w:rsid w:val="0005204B"/>
    <w:rsid w:val="00055954"/>
    <w:rsid w:val="00056288"/>
    <w:rsid w:val="000569C5"/>
    <w:rsid w:val="00056E2D"/>
    <w:rsid w:val="00061921"/>
    <w:rsid w:val="00061C81"/>
    <w:rsid w:val="00062DFB"/>
    <w:rsid w:val="00070224"/>
    <w:rsid w:val="00074578"/>
    <w:rsid w:val="00075DEB"/>
    <w:rsid w:val="0008076E"/>
    <w:rsid w:val="00080A8F"/>
    <w:rsid w:val="00080CD5"/>
    <w:rsid w:val="00081A1D"/>
    <w:rsid w:val="00082E7C"/>
    <w:rsid w:val="000833E3"/>
    <w:rsid w:val="0008566E"/>
    <w:rsid w:val="00085691"/>
    <w:rsid w:val="000865E9"/>
    <w:rsid w:val="000870D8"/>
    <w:rsid w:val="0008763F"/>
    <w:rsid w:val="0009080E"/>
    <w:rsid w:val="00090F2B"/>
    <w:rsid w:val="000919BE"/>
    <w:rsid w:val="00092A04"/>
    <w:rsid w:val="00094490"/>
    <w:rsid w:val="0009480B"/>
    <w:rsid w:val="00094C60"/>
    <w:rsid w:val="000958D5"/>
    <w:rsid w:val="000966C9"/>
    <w:rsid w:val="00097CAE"/>
    <w:rsid w:val="00097DB2"/>
    <w:rsid w:val="000A31D8"/>
    <w:rsid w:val="000A3E5F"/>
    <w:rsid w:val="000A52FB"/>
    <w:rsid w:val="000A6C04"/>
    <w:rsid w:val="000A6CD9"/>
    <w:rsid w:val="000A766A"/>
    <w:rsid w:val="000B0340"/>
    <w:rsid w:val="000B2814"/>
    <w:rsid w:val="000B4679"/>
    <w:rsid w:val="000B5695"/>
    <w:rsid w:val="000B655D"/>
    <w:rsid w:val="000B7C0F"/>
    <w:rsid w:val="000B7F6A"/>
    <w:rsid w:val="000C04D6"/>
    <w:rsid w:val="000C0F6F"/>
    <w:rsid w:val="000C3989"/>
    <w:rsid w:val="000C418D"/>
    <w:rsid w:val="000C4E27"/>
    <w:rsid w:val="000C61AC"/>
    <w:rsid w:val="000C6271"/>
    <w:rsid w:val="000C63E2"/>
    <w:rsid w:val="000C70D2"/>
    <w:rsid w:val="000D0E94"/>
    <w:rsid w:val="000D12B6"/>
    <w:rsid w:val="000D17E8"/>
    <w:rsid w:val="000D1C7A"/>
    <w:rsid w:val="000D1E4D"/>
    <w:rsid w:val="000D2327"/>
    <w:rsid w:val="000D2D7E"/>
    <w:rsid w:val="000D3B02"/>
    <w:rsid w:val="000D5137"/>
    <w:rsid w:val="000D6A2E"/>
    <w:rsid w:val="000E1782"/>
    <w:rsid w:val="000E2D63"/>
    <w:rsid w:val="000E517B"/>
    <w:rsid w:val="000E66F2"/>
    <w:rsid w:val="000E7B0F"/>
    <w:rsid w:val="000F12A2"/>
    <w:rsid w:val="000F41D1"/>
    <w:rsid w:val="000F497A"/>
    <w:rsid w:val="000F4E40"/>
    <w:rsid w:val="000F578F"/>
    <w:rsid w:val="000F5FFF"/>
    <w:rsid w:val="000F6251"/>
    <w:rsid w:val="000F7106"/>
    <w:rsid w:val="001001FC"/>
    <w:rsid w:val="00101699"/>
    <w:rsid w:val="00103176"/>
    <w:rsid w:val="00103C62"/>
    <w:rsid w:val="001106C4"/>
    <w:rsid w:val="00110E4B"/>
    <w:rsid w:val="001121CB"/>
    <w:rsid w:val="00112B65"/>
    <w:rsid w:val="001132FB"/>
    <w:rsid w:val="001137A9"/>
    <w:rsid w:val="00117261"/>
    <w:rsid w:val="00117E87"/>
    <w:rsid w:val="00121764"/>
    <w:rsid w:val="00121A66"/>
    <w:rsid w:val="00122090"/>
    <w:rsid w:val="001229CF"/>
    <w:rsid w:val="00123251"/>
    <w:rsid w:val="00123D52"/>
    <w:rsid w:val="001258F2"/>
    <w:rsid w:val="00126549"/>
    <w:rsid w:val="0012767E"/>
    <w:rsid w:val="00130FFD"/>
    <w:rsid w:val="001349B3"/>
    <w:rsid w:val="00137D74"/>
    <w:rsid w:val="00141D4A"/>
    <w:rsid w:val="00142837"/>
    <w:rsid w:val="001433AC"/>
    <w:rsid w:val="00144DF0"/>
    <w:rsid w:val="0014514A"/>
    <w:rsid w:val="0014553B"/>
    <w:rsid w:val="0014591F"/>
    <w:rsid w:val="001461B1"/>
    <w:rsid w:val="00146745"/>
    <w:rsid w:val="00146BF2"/>
    <w:rsid w:val="00146CC2"/>
    <w:rsid w:val="00147722"/>
    <w:rsid w:val="001508AE"/>
    <w:rsid w:val="00150EE2"/>
    <w:rsid w:val="0015355B"/>
    <w:rsid w:val="00153D74"/>
    <w:rsid w:val="00155DBD"/>
    <w:rsid w:val="00155FEB"/>
    <w:rsid w:val="00156BAF"/>
    <w:rsid w:val="0016155E"/>
    <w:rsid w:val="00162584"/>
    <w:rsid w:val="0016718A"/>
    <w:rsid w:val="001672BF"/>
    <w:rsid w:val="001726DA"/>
    <w:rsid w:val="00172E81"/>
    <w:rsid w:val="00172FA1"/>
    <w:rsid w:val="00173F33"/>
    <w:rsid w:val="001741EE"/>
    <w:rsid w:val="00176C91"/>
    <w:rsid w:val="0017766D"/>
    <w:rsid w:val="00177DA5"/>
    <w:rsid w:val="00181124"/>
    <w:rsid w:val="00181580"/>
    <w:rsid w:val="001817B1"/>
    <w:rsid w:val="001819C7"/>
    <w:rsid w:val="00181CD2"/>
    <w:rsid w:val="00181D4F"/>
    <w:rsid w:val="001828EE"/>
    <w:rsid w:val="00183954"/>
    <w:rsid w:val="00183F33"/>
    <w:rsid w:val="00184084"/>
    <w:rsid w:val="001840E7"/>
    <w:rsid w:val="00185390"/>
    <w:rsid w:val="00185749"/>
    <w:rsid w:val="00190E90"/>
    <w:rsid w:val="00191E04"/>
    <w:rsid w:val="0019204C"/>
    <w:rsid w:val="00192B98"/>
    <w:rsid w:val="00193AD0"/>
    <w:rsid w:val="00193FDB"/>
    <w:rsid w:val="0019465F"/>
    <w:rsid w:val="00196284"/>
    <w:rsid w:val="00197749"/>
    <w:rsid w:val="00197D27"/>
    <w:rsid w:val="001A09F2"/>
    <w:rsid w:val="001A0CC5"/>
    <w:rsid w:val="001A147B"/>
    <w:rsid w:val="001A60FD"/>
    <w:rsid w:val="001A7D00"/>
    <w:rsid w:val="001B0773"/>
    <w:rsid w:val="001B297F"/>
    <w:rsid w:val="001B5827"/>
    <w:rsid w:val="001B7FF4"/>
    <w:rsid w:val="001C04D0"/>
    <w:rsid w:val="001C2A19"/>
    <w:rsid w:val="001C2C04"/>
    <w:rsid w:val="001C6656"/>
    <w:rsid w:val="001C67C1"/>
    <w:rsid w:val="001C6ACB"/>
    <w:rsid w:val="001C7920"/>
    <w:rsid w:val="001D0DEB"/>
    <w:rsid w:val="001D127B"/>
    <w:rsid w:val="001D2AE1"/>
    <w:rsid w:val="001D5E4A"/>
    <w:rsid w:val="001D63CB"/>
    <w:rsid w:val="001D6F42"/>
    <w:rsid w:val="001E2AD9"/>
    <w:rsid w:val="001E2E0F"/>
    <w:rsid w:val="001E4417"/>
    <w:rsid w:val="001E561E"/>
    <w:rsid w:val="001E7344"/>
    <w:rsid w:val="001F016C"/>
    <w:rsid w:val="001F0A73"/>
    <w:rsid w:val="001F0C4C"/>
    <w:rsid w:val="001F0FBA"/>
    <w:rsid w:val="001F13C3"/>
    <w:rsid w:val="001F3A25"/>
    <w:rsid w:val="001F469A"/>
    <w:rsid w:val="001F6827"/>
    <w:rsid w:val="001F7384"/>
    <w:rsid w:val="00204700"/>
    <w:rsid w:val="00204C0C"/>
    <w:rsid w:val="00204ED7"/>
    <w:rsid w:val="00205B03"/>
    <w:rsid w:val="00206376"/>
    <w:rsid w:val="002069A9"/>
    <w:rsid w:val="00210957"/>
    <w:rsid w:val="00210A8F"/>
    <w:rsid w:val="00210C3A"/>
    <w:rsid w:val="00210F6B"/>
    <w:rsid w:val="00214A08"/>
    <w:rsid w:val="00216587"/>
    <w:rsid w:val="002210A7"/>
    <w:rsid w:val="0022550C"/>
    <w:rsid w:val="00227C5B"/>
    <w:rsid w:val="00230418"/>
    <w:rsid w:val="00230859"/>
    <w:rsid w:val="00230A82"/>
    <w:rsid w:val="00230AD6"/>
    <w:rsid w:val="002328FA"/>
    <w:rsid w:val="00232D6D"/>
    <w:rsid w:val="0023515D"/>
    <w:rsid w:val="00241133"/>
    <w:rsid w:val="00241405"/>
    <w:rsid w:val="002441FC"/>
    <w:rsid w:val="00245ED3"/>
    <w:rsid w:val="0024610F"/>
    <w:rsid w:val="00246E8C"/>
    <w:rsid w:val="00247151"/>
    <w:rsid w:val="00247170"/>
    <w:rsid w:val="002477B6"/>
    <w:rsid w:val="00250354"/>
    <w:rsid w:val="00250658"/>
    <w:rsid w:val="002516E6"/>
    <w:rsid w:val="00253270"/>
    <w:rsid w:val="00253C82"/>
    <w:rsid w:val="00256155"/>
    <w:rsid w:val="00262AC6"/>
    <w:rsid w:val="00264B04"/>
    <w:rsid w:val="00265D9D"/>
    <w:rsid w:val="0026732A"/>
    <w:rsid w:val="00271CE3"/>
    <w:rsid w:val="00272532"/>
    <w:rsid w:val="002754AE"/>
    <w:rsid w:val="002818CB"/>
    <w:rsid w:val="00285142"/>
    <w:rsid w:val="00285756"/>
    <w:rsid w:val="0028661E"/>
    <w:rsid w:val="00287E47"/>
    <w:rsid w:val="002911EB"/>
    <w:rsid w:val="002913B8"/>
    <w:rsid w:val="00294DFF"/>
    <w:rsid w:val="00295B4D"/>
    <w:rsid w:val="0029679B"/>
    <w:rsid w:val="002A1A78"/>
    <w:rsid w:val="002A3C5A"/>
    <w:rsid w:val="002A502E"/>
    <w:rsid w:val="002A531E"/>
    <w:rsid w:val="002A6E43"/>
    <w:rsid w:val="002A7158"/>
    <w:rsid w:val="002A7434"/>
    <w:rsid w:val="002B5B0A"/>
    <w:rsid w:val="002B7EE6"/>
    <w:rsid w:val="002C0A20"/>
    <w:rsid w:val="002C16E6"/>
    <w:rsid w:val="002C194D"/>
    <w:rsid w:val="002C2250"/>
    <w:rsid w:val="002C2989"/>
    <w:rsid w:val="002C2AE6"/>
    <w:rsid w:val="002C2C91"/>
    <w:rsid w:val="002C3692"/>
    <w:rsid w:val="002C386A"/>
    <w:rsid w:val="002C435F"/>
    <w:rsid w:val="002C465C"/>
    <w:rsid w:val="002C4B2B"/>
    <w:rsid w:val="002C5C70"/>
    <w:rsid w:val="002C6467"/>
    <w:rsid w:val="002C64AD"/>
    <w:rsid w:val="002D0F7A"/>
    <w:rsid w:val="002D178E"/>
    <w:rsid w:val="002D246A"/>
    <w:rsid w:val="002D3825"/>
    <w:rsid w:val="002D3D9E"/>
    <w:rsid w:val="002D4688"/>
    <w:rsid w:val="002D5D4D"/>
    <w:rsid w:val="002E287C"/>
    <w:rsid w:val="002E560C"/>
    <w:rsid w:val="002E700C"/>
    <w:rsid w:val="002E7A65"/>
    <w:rsid w:val="002F01A6"/>
    <w:rsid w:val="002F02DB"/>
    <w:rsid w:val="002F0BC2"/>
    <w:rsid w:val="002F21B4"/>
    <w:rsid w:val="002F3900"/>
    <w:rsid w:val="002F40DB"/>
    <w:rsid w:val="002F47B7"/>
    <w:rsid w:val="002F5108"/>
    <w:rsid w:val="002F63CE"/>
    <w:rsid w:val="002F6CEF"/>
    <w:rsid w:val="0030168E"/>
    <w:rsid w:val="00301DEF"/>
    <w:rsid w:val="003023C7"/>
    <w:rsid w:val="00302EEB"/>
    <w:rsid w:val="00304DBA"/>
    <w:rsid w:val="00305C80"/>
    <w:rsid w:val="003063A5"/>
    <w:rsid w:val="0030645B"/>
    <w:rsid w:val="003075BA"/>
    <w:rsid w:val="00311A27"/>
    <w:rsid w:val="003125ED"/>
    <w:rsid w:val="0031295E"/>
    <w:rsid w:val="003162A1"/>
    <w:rsid w:val="00316671"/>
    <w:rsid w:val="00316D75"/>
    <w:rsid w:val="00317C1A"/>
    <w:rsid w:val="00317DB9"/>
    <w:rsid w:val="00320082"/>
    <w:rsid w:val="00320991"/>
    <w:rsid w:val="00320D63"/>
    <w:rsid w:val="003222D9"/>
    <w:rsid w:val="00323F0F"/>
    <w:rsid w:val="00324695"/>
    <w:rsid w:val="00324B63"/>
    <w:rsid w:val="00325B5C"/>
    <w:rsid w:val="00325BFB"/>
    <w:rsid w:val="00325E13"/>
    <w:rsid w:val="003263B1"/>
    <w:rsid w:val="003267DC"/>
    <w:rsid w:val="003275D6"/>
    <w:rsid w:val="00330657"/>
    <w:rsid w:val="003309BD"/>
    <w:rsid w:val="003320B4"/>
    <w:rsid w:val="00332720"/>
    <w:rsid w:val="003334EF"/>
    <w:rsid w:val="00333F9A"/>
    <w:rsid w:val="00334DF4"/>
    <w:rsid w:val="003355FE"/>
    <w:rsid w:val="00335C40"/>
    <w:rsid w:val="003409A1"/>
    <w:rsid w:val="0034158C"/>
    <w:rsid w:val="003415EC"/>
    <w:rsid w:val="00342247"/>
    <w:rsid w:val="003426F4"/>
    <w:rsid w:val="00342A4F"/>
    <w:rsid w:val="00343838"/>
    <w:rsid w:val="00345DFD"/>
    <w:rsid w:val="00346880"/>
    <w:rsid w:val="00346AD7"/>
    <w:rsid w:val="003471B4"/>
    <w:rsid w:val="00347C95"/>
    <w:rsid w:val="00347D5E"/>
    <w:rsid w:val="00350BFE"/>
    <w:rsid w:val="003516FA"/>
    <w:rsid w:val="00352132"/>
    <w:rsid w:val="00354368"/>
    <w:rsid w:val="003602CF"/>
    <w:rsid w:val="0036224C"/>
    <w:rsid w:val="003630BF"/>
    <w:rsid w:val="0036360F"/>
    <w:rsid w:val="00364DC1"/>
    <w:rsid w:val="00364FCD"/>
    <w:rsid w:val="003650EE"/>
    <w:rsid w:val="0037386C"/>
    <w:rsid w:val="00373F57"/>
    <w:rsid w:val="003768E7"/>
    <w:rsid w:val="00377182"/>
    <w:rsid w:val="00377FFE"/>
    <w:rsid w:val="00380E29"/>
    <w:rsid w:val="00381797"/>
    <w:rsid w:val="00381E6C"/>
    <w:rsid w:val="00381F02"/>
    <w:rsid w:val="0038231E"/>
    <w:rsid w:val="00383CA2"/>
    <w:rsid w:val="003848C4"/>
    <w:rsid w:val="00393AB4"/>
    <w:rsid w:val="00396134"/>
    <w:rsid w:val="00397FF3"/>
    <w:rsid w:val="003A4332"/>
    <w:rsid w:val="003A65E5"/>
    <w:rsid w:val="003A77BE"/>
    <w:rsid w:val="003A7AE6"/>
    <w:rsid w:val="003B05B7"/>
    <w:rsid w:val="003B091B"/>
    <w:rsid w:val="003B2344"/>
    <w:rsid w:val="003B3E51"/>
    <w:rsid w:val="003B3FC8"/>
    <w:rsid w:val="003B6137"/>
    <w:rsid w:val="003B61DF"/>
    <w:rsid w:val="003B7376"/>
    <w:rsid w:val="003C05AC"/>
    <w:rsid w:val="003C0A99"/>
    <w:rsid w:val="003C1F4C"/>
    <w:rsid w:val="003C2928"/>
    <w:rsid w:val="003C2AC6"/>
    <w:rsid w:val="003C6E02"/>
    <w:rsid w:val="003D03C4"/>
    <w:rsid w:val="003D121B"/>
    <w:rsid w:val="003D1C23"/>
    <w:rsid w:val="003D1DE4"/>
    <w:rsid w:val="003D29D0"/>
    <w:rsid w:val="003D68F7"/>
    <w:rsid w:val="003D77B2"/>
    <w:rsid w:val="003E0608"/>
    <w:rsid w:val="003E078C"/>
    <w:rsid w:val="003E095C"/>
    <w:rsid w:val="003E188F"/>
    <w:rsid w:val="003E1DED"/>
    <w:rsid w:val="003E46A9"/>
    <w:rsid w:val="003E4D3E"/>
    <w:rsid w:val="003E5F4E"/>
    <w:rsid w:val="003E5FBC"/>
    <w:rsid w:val="003E6088"/>
    <w:rsid w:val="003E67B3"/>
    <w:rsid w:val="003E6D44"/>
    <w:rsid w:val="003F0EE8"/>
    <w:rsid w:val="003F1AFC"/>
    <w:rsid w:val="003F3262"/>
    <w:rsid w:val="003F4784"/>
    <w:rsid w:val="003F643F"/>
    <w:rsid w:val="003F702A"/>
    <w:rsid w:val="003F7238"/>
    <w:rsid w:val="003F7F18"/>
    <w:rsid w:val="0040029B"/>
    <w:rsid w:val="004006D0"/>
    <w:rsid w:val="0040329C"/>
    <w:rsid w:val="00404DAE"/>
    <w:rsid w:val="00405BC2"/>
    <w:rsid w:val="00410491"/>
    <w:rsid w:val="004114FA"/>
    <w:rsid w:val="00412795"/>
    <w:rsid w:val="00412D1A"/>
    <w:rsid w:val="004137DE"/>
    <w:rsid w:val="00414662"/>
    <w:rsid w:val="0041703C"/>
    <w:rsid w:val="004202A0"/>
    <w:rsid w:val="00420561"/>
    <w:rsid w:val="00424000"/>
    <w:rsid w:val="00425EA9"/>
    <w:rsid w:val="00426867"/>
    <w:rsid w:val="00430AE0"/>
    <w:rsid w:val="004321D9"/>
    <w:rsid w:val="004338C5"/>
    <w:rsid w:val="0043426A"/>
    <w:rsid w:val="004358E0"/>
    <w:rsid w:val="00437F1D"/>
    <w:rsid w:val="004416AF"/>
    <w:rsid w:val="00446913"/>
    <w:rsid w:val="00446EC9"/>
    <w:rsid w:val="004479CC"/>
    <w:rsid w:val="00450A9D"/>
    <w:rsid w:val="00451F8E"/>
    <w:rsid w:val="00452A52"/>
    <w:rsid w:val="00452EBA"/>
    <w:rsid w:val="004557A4"/>
    <w:rsid w:val="00455CD3"/>
    <w:rsid w:val="0045630E"/>
    <w:rsid w:val="00456C46"/>
    <w:rsid w:val="00461C43"/>
    <w:rsid w:val="00461E50"/>
    <w:rsid w:val="0046218B"/>
    <w:rsid w:val="004641BB"/>
    <w:rsid w:val="00464586"/>
    <w:rsid w:val="00464BF5"/>
    <w:rsid w:val="00464FE6"/>
    <w:rsid w:val="00467C99"/>
    <w:rsid w:val="00467F6A"/>
    <w:rsid w:val="00471E34"/>
    <w:rsid w:val="00472A82"/>
    <w:rsid w:val="00472D74"/>
    <w:rsid w:val="004741EA"/>
    <w:rsid w:val="00476D45"/>
    <w:rsid w:val="00480B40"/>
    <w:rsid w:val="00480C38"/>
    <w:rsid w:val="00481560"/>
    <w:rsid w:val="00481F91"/>
    <w:rsid w:val="00483569"/>
    <w:rsid w:val="004852CB"/>
    <w:rsid w:val="00485AD4"/>
    <w:rsid w:val="004874CC"/>
    <w:rsid w:val="00487D64"/>
    <w:rsid w:val="00493115"/>
    <w:rsid w:val="00494C8D"/>
    <w:rsid w:val="00495566"/>
    <w:rsid w:val="004955D3"/>
    <w:rsid w:val="00495A92"/>
    <w:rsid w:val="004A10DD"/>
    <w:rsid w:val="004A1386"/>
    <w:rsid w:val="004A28FE"/>
    <w:rsid w:val="004A2F78"/>
    <w:rsid w:val="004A7E04"/>
    <w:rsid w:val="004B022E"/>
    <w:rsid w:val="004B1105"/>
    <w:rsid w:val="004B20BE"/>
    <w:rsid w:val="004B306E"/>
    <w:rsid w:val="004B359E"/>
    <w:rsid w:val="004C0204"/>
    <w:rsid w:val="004C1D8E"/>
    <w:rsid w:val="004C2C30"/>
    <w:rsid w:val="004C37C0"/>
    <w:rsid w:val="004C38F7"/>
    <w:rsid w:val="004C4F86"/>
    <w:rsid w:val="004C6C78"/>
    <w:rsid w:val="004C71A8"/>
    <w:rsid w:val="004C71ED"/>
    <w:rsid w:val="004C7C5B"/>
    <w:rsid w:val="004C7F0B"/>
    <w:rsid w:val="004D03F0"/>
    <w:rsid w:val="004D11BC"/>
    <w:rsid w:val="004D3660"/>
    <w:rsid w:val="004D427D"/>
    <w:rsid w:val="004D6132"/>
    <w:rsid w:val="004D7D84"/>
    <w:rsid w:val="004E06ED"/>
    <w:rsid w:val="004E30F2"/>
    <w:rsid w:val="004E46DA"/>
    <w:rsid w:val="004E4F1C"/>
    <w:rsid w:val="004E73BF"/>
    <w:rsid w:val="004E7F01"/>
    <w:rsid w:val="004F24A3"/>
    <w:rsid w:val="004F28E0"/>
    <w:rsid w:val="004F2ACF"/>
    <w:rsid w:val="004F39E9"/>
    <w:rsid w:val="004F5A31"/>
    <w:rsid w:val="004F60CD"/>
    <w:rsid w:val="004F64AA"/>
    <w:rsid w:val="004F6558"/>
    <w:rsid w:val="004F690D"/>
    <w:rsid w:val="004F6A11"/>
    <w:rsid w:val="004F7BEA"/>
    <w:rsid w:val="00500B1C"/>
    <w:rsid w:val="00505357"/>
    <w:rsid w:val="00505FD8"/>
    <w:rsid w:val="00507BBA"/>
    <w:rsid w:val="00512E8F"/>
    <w:rsid w:val="00513E4E"/>
    <w:rsid w:val="00514DBB"/>
    <w:rsid w:val="00516018"/>
    <w:rsid w:val="00516B39"/>
    <w:rsid w:val="00517F17"/>
    <w:rsid w:val="00520DC2"/>
    <w:rsid w:val="00522230"/>
    <w:rsid w:val="005222B1"/>
    <w:rsid w:val="005236DA"/>
    <w:rsid w:val="00524669"/>
    <w:rsid w:val="00524BDF"/>
    <w:rsid w:val="005259EF"/>
    <w:rsid w:val="00526956"/>
    <w:rsid w:val="005305FE"/>
    <w:rsid w:val="00533862"/>
    <w:rsid w:val="00536530"/>
    <w:rsid w:val="005369A9"/>
    <w:rsid w:val="00537660"/>
    <w:rsid w:val="00542307"/>
    <w:rsid w:val="0054400F"/>
    <w:rsid w:val="00544651"/>
    <w:rsid w:val="0054472B"/>
    <w:rsid w:val="00545F60"/>
    <w:rsid w:val="00550AE7"/>
    <w:rsid w:val="00551860"/>
    <w:rsid w:val="00553A1C"/>
    <w:rsid w:val="005559DC"/>
    <w:rsid w:val="00556273"/>
    <w:rsid w:val="00560350"/>
    <w:rsid w:val="00560A5F"/>
    <w:rsid w:val="00562BBA"/>
    <w:rsid w:val="00562E5E"/>
    <w:rsid w:val="00563A45"/>
    <w:rsid w:val="00563D47"/>
    <w:rsid w:val="00563D66"/>
    <w:rsid w:val="00564290"/>
    <w:rsid w:val="00564368"/>
    <w:rsid w:val="00565084"/>
    <w:rsid w:val="00565559"/>
    <w:rsid w:val="005665A4"/>
    <w:rsid w:val="00566A0A"/>
    <w:rsid w:val="00566F21"/>
    <w:rsid w:val="00567E05"/>
    <w:rsid w:val="00570176"/>
    <w:rsid w:val="00570795"/>
    <w:rsid w:val="00570EC8"/>
    <w:rsid w:val="00571F6D"/>
    <w:rsid w:val="005727D2"/>
    <w:rsid w:val="00572D01"/>
    <w:rsid w:val="00573B86"/>
    <w:rsid w:val="00580475"/>
    <w:rsid w:val="0058109A"/>
    <w:rsid w:val="00581F2E"/>
    <w:rsid w:val="00582693"/>
    <w:rsid w:val="0058331D"/>
    <w:rsid w:val="0058500C"/>
    <w:rsid w:val="00585D69"/>
    <w:rsid w:val="005865DD"/>
    <w:rsid w:val="005868AE"/>
    <w:rsid w:val="00591A33"/>
    <w:rsid w:val="0059542E"/>
    <w:rsid w:val="00596AF1"/>
    <w:rsid w:val="00596F56"/>
    <w:rsid w:val="0059789A"/>
    <w:rsid w:val="00597AD2"/>
    <w:rsid w:val="005A01D0"/>
    <w:rsid w:val="005A03FA"/>
    <w:rsid w:val="005A0E00"/>
    <w:rsid w:val="005A0F08"/>
    <w:rsid w:val="005A1730"/>
    <w:rsid w:val="005A22C0"/>
    <w:rsid w:val="005A2520"/>
    <w:rsid w:val="005A2BEA"/>
    <w:rsid w:val="005A4607"/>
    <w:rsid w:val="005A6881"/>
    <w:rsid w:val="005A6B56"/>
    <w:rsid w:val="005A7BCA"/>
    <w:rsid w:val="005B0F0D"/>
    <w:rsid w:val="005B166B"/>
    <w:rsid w:val="005B1678"/>
    <w:rsid w:val="005B172B"/>
    <w:rsid w:val="005B3BF9"/>
    <w:rsid w:val="005B3D21"/>
    <w:rsid w:val="005B3EC2"/>
    <w:rsid w:val="005B4EC0"/>
    <w:rsid w:val="005B6C9B"/>
    <w:rsid w:val="005C14C5"/>
    <w:rsid w:val="005C1D5E"/>
    <w:rsid w:val="005C2413"/>
    <w:rsid w:val="005C2C39"/>
    <w:rsid w:val="005C301C"/>
    <w:rsid w:val="005C3938"/>
    <w:rsid w:val="005C42DA"/>
    <w:rsid w:val="005C5EF7"/>
    <w:rsid w:val="005C7DBC"/>
    <w:rsid w:val="005C7FD7"/>
    <w:rsid w:val="005D1C49"/>
    <w:rsid w:val="005D40DB"/>
    <w:rsid w:val="005D5E8E"/>
    <w:rsid w:val="005D702D"/>
    <w:rsid w:val="005D7466"/>
    <w:rsid w:val="005D7967"/>
    <w:rsid w:val="005E0950"/>
    <w:rsid w:val="005E138D"/>
    <w:rsid w:val="005E1D61"/>
    <w:rsid w:val="005E69CC"/>
    <w:rsid w:val="005E752B"/>
    <w:rsid w:val="005E75C3"/>
    <w:rsid w:val="005F06BF"/>
    <w:rsid w:val="005F09E5"/>
    <w:rsid w:val="005F0E64"/>
    <w:rsid w:val="005F2B07"/>
    <w:rsid w:val="005F31B7"/>
    <w:rsid w:val="005F66F1"/>
    <w:rsid w:val="005F7BF9"/>
    <w:rsid w:val="00601AD5"/>
    <w:rsid w:val="00606224"/>
    <w:rsid w:val="00610847"/>
    <w:rsid w:val="0061095B"/>
    <w:rsid w:val="006129E7"/>
    <w:rsid w:val="00612B53"/>
    <w:rsid w:val="006133C8"/>
    <w:rsid w:val="006141F9"/>
    <w:rsid w:val="00615581"/>
    <w:rsid w:val="00616CA3"/>
    <w:rsid w:val="00617070"/>
    <w:rsid w:val="00621BE5"/>
    <w:rsid w:val="006242AC"/>
    <w:rsid w:val="00624472"/>
    <w:rsid w:val="0062669B"/>
    <w:rsid w:val="0062702D"/>
    <w:rsid w:val="00627358"/>
    <w:rsid w:val="00630C01"/>
    <w:rsid w:val="0063208F"/>
    <w:rsid w:val="006371EC"/>
    <w:rsid w:val="006426AE"/>
    <w:rsid w:val="006428D3"/>
    <w:rsid w:val="00642BA8"/>
    <w:rsid w:val="00643032"/>
    <w:rsid w:val="006453F1"/>
    <w:rsid w:val="00650962"/>
    <w:rsid w:val="006527C6"/>
    <w:rsid w:val="00652D4C"/>
    <w:rsid w:val="006534C7"/>
    <w:rsid w:val="006540D2"/>
    <w:rsid w:val="00655BCA"/>
    <w:rsid w:val="006563E1"/>
    <w:rsid w:val="00657250"/>
    <w:rsid w:val="006602A7"/>
    <w:rsid w:val="0066116A"/>
    <w:rsid w:val="006613FB"/>
    <w:rsid w:val="00661A7C"/>
    <w:rsid w:val="00662A35"/>
    <w:rsid w:val="00662A74"/>
    <w:rsid w:val="00662DA3"/>
    <w:rsid w:val="00663636"/>
    <w:rsid w:val="006712FC"/>
    <w:rsid w:val="00671CD7"/>
    <w:rsid w:val="00673439"/>
    <w:rsid w:val="00674927"/>
    <w:rsid w:val="00674F7D"/>
    <w:rsid w:val="006769EE"/>
    <w:rsid w:val="00676CA0"/>
    <w:rsid w:val="00676F09"/>
    <w:rsid w:val="00681021"/>
    <w:rsid w:val="00681661"/>
    <w:rsid w:val="00681687"/>
    <w:rsid w:val="00681E87"/>
    <w:rsid w:val="00682E6E"/>
    <w:rsid w:val="00683059"/>
    <w:rsid w:val="00683B5C"/>
    <w:rsid w:val="00684F5A"/>
    <w:rsid w:val="006863D8"/>
    <w:rsid w:val="006874AB"/>
    <w:rsid w:val="00690766"/>
    <w:rsid w:val="00691270"/>
    <w:rsid w:val="00691CF5"/>
    <w:rsid w:val="0069312F"/>
    <w:rsid w:val="0069499B"/>
    <w:rsid w:val="006949A9"/>
    <w:rsid w:val="00695071"/>
    <w:rsid w:val="006958A1"/>
    <w:rsid w:val="006958BC"/>
    <w:rsid w:val="00696ED8"/>
    <w:rsid w:val="00697BE8"/>
    <w:rsid w:val="006A370D"/>
    <w:rsid w:val="006A386F"/>
    <w:rsid w:val="006A4298"/>
    <w:rsid w:val="006B02E8"/>
    <w:rsid w:val="006B0B8E"/>
    <w:rsid w:val="006B29AF"/>
    <w:rsid w:val="006B2D10"/>
    <w:rsid w:val="006B31D3"/>
    <w:rsid w:val="006B36E2"/>
    <w:rsid w:val="006B3886"/>
    <w:rsid w:val="006B4AA1"/>
    <w:rsid w:val="006B50C1"/>
    <w:rsid w:val="006B554F"/>
    <w:rsid w:val="006B5BB0"/>
    <w:rsid w:val="006B6795"/>
    <w:rsid w:val="006B6F5F"/>
    <w:rsid w:val="006C037B"/>
    <w:rsid w:val="006C1A5F"/>
    <w:rsid w:val="006C2862"/>
    <w:rsid w:val="006C4BCD"/>
    <w:rsid w:val="006C59BC"/>
    <w:rsid w:val="006C64E9"/>
    <w:rsid w:val="006C6797"/>
    <w:rsid w:val="006D0692"/>
    <w:rsid w:val="006D2C9F"/>
    <w:rsid w:val="006D2F6A"/>
    <w:rsid w:val="006D32BE"/>
    <w:rsid w:val="006D3C12"/>
    <w:rsid w:val="006D41B2"/>
    <w:rsid w:val="006D51F7"/>
    <w:rsid w:val="006D5447"/>
    <w:rsid w:val="006D561A"/>
    <w:rsid w:val="006D5F56"/>
    <w:rsid w:val="006D6F7D"/>
    <w:rsid w:val="006D75F7"/>
    <w:rsid w:val="006D7B0C"/>
    <w:rsid w:val="006E39FB"/>
    <w:rsid w:val="006E3DFD"/>
    <w:rsid w:val="006E4E1F"/>
    <w:rsid w:val="006E5A0C"/>
    <w:rsid w:val="006E7E66"/>
    <w:rsid w:val="006F06A7"/>
    <w:rsid w:val="006F11CD"/>
    <w:rsid w:val="006F2505"/>
    <w:rsid w:val="006F2A78"/>
    <w:rsid w:val="006F4E64"/>
    <w:rsid w:val="006F7B0A"/>
    <w:rsid w:val="007012CE"/>
    <w:rsid w:val="0070132E"/>
    <w:rsid w:val="00705B36"/>
    <w:rsid w:val="00707180"/>
    <w:rsid w:val="007073A0"/>
    <w:rsid w:val="0070753E"/>
    <w:rsid w:val="00711F01"/>
    <w:rsid w:val="007152B1"/>
    <w:rsid w:val="00715F74"/>
    <w:rsid w:val="00722FB9"/>
    <w:rsid w:val="007240D7"/>
    <w:rsid w:val="00724300"/>
    <w:rsid w:val="00724BA6"/>
    <w:rsid w:val="007258F8"/>
    <w:rsid w:val="00725D36"/>
    <w:rsid w:val="00725E66"/>
    <w:rsid w:val="00727CDB"/>
    <w:rsid w:val="00730A7C"/>
    <w:rsid w:val="00730E4B"/>
    <w:rsid w:val="00730EDF"/>
    <w:rsid w:val="007323F3"/>
    <w:rsid w:val="0073374B"/>
    <w:rsid w:val="007339E0"/>
    <w:rsid w:val="00733DFC"/>
    <w:rsid w:val="0073407F"/>
    <w:rsid w:val="00736EF6"/>
    <w:rsid w:val="00737141"/>
    <w:rsid w:val="00737FD0"/>
    <w:rsid w:val="00741743"/>
    <w:rsid w:val="00741C9C"/>
    <w:rsid w:val="00741E9A"/>
    <w:rsid w:val="0074256A"/>
    <w:rsid w:val="0075099D"/>
    <w:rsid w:val="007515CA"/>
    <w:rsid w:val="00752E01"/>
    <w:rsid w:val="007540DE"/>
    <w:rsid w:val="007570D2"/>
    <w:rsid w:val="007608C3"/>
    <w:rsid w:val="00760BDE"/>
    <w:rsid w:val="00761DA4"/>
    <w:rsid w:val="007629AB"/>
    <w:rsid w:val="007648C2"/>
    <w:rsid w:val="00765CE5"/>
    <w:rsid w:val="00766550"/>
    <w:rsid w:val="00767C5B"/>
    <w:rsid w:val="0077383B"/>
    <w:rsid w:val="00775A1B"/>
    <w:rsid w:val="0077650B"/>
    <w:rsid w:val="00777D45"/>
    <w:rsid w:val="007814A4"/>
    <w:rsid w:val="00782186"/>
    <w:rsid w:val="007826BA"/>
    <w:rsid w:val="007838DC"/>
    <w:rsid w:val="00784576"/>
    <w:rsid w:val="00787774"/>
    <w:rsid w:val="00790911"/>
    <w:rsid w:val="007910F8"/>
    <w:rsid w:val="00791BC9"/>
    <w:rsid w:val="00792DE3"/>
    <w:rsid w:val="00793124"/>
    <w:rsid w:val="00793CCE"/>
    <w:rsid w:val="007940DB"/>
    <w:rsid w:val="0079453F"/>
    <w:rsid w:val="00794AD9"/>
    <w:rsid w:val="00797475"/>
    <w:rsid w:val="007A13B2"/>
    <w:rsid w:val="007A2972"/>
    <w:rsid w:val="007A3F9D"/>
    <w:rsid w:val="007A420D"/>
    <w:rsid w:val="007A4998"/>
    <w:rsid w:val="007A4A6B"/>
    <w:rsid w:val="007A5435"/>
    <w:rsid w:val="007A5844"/>
    <w:rsid w:val="007A5BD1"/>
    <w:rsid w:val="007A658D"/>
    <w:rsid w:val="007A7898"/>
    <w:rsid w:val="007A7A03"/>
    <w:rsid w:val="007A7C09"/>
    <w:rsid w:val="007B32B5"/>
    <w:rsid w:val="007B6A35"/>
    <w:rsid w:val="007B6BFD"/>
    <w:rsid w:val="007C00CD"/>
    <w:rsid w:val="007C1BCE"/>
    <w:rsid w:val="007C3B19"/>
    <w:rsid w:val="007C3C2C"/>
    <w:rsid w:val="007C49E0"/>
    <w:rsid w:val="007C4A7F"/>
    <w:rsid w:val="007C4F49"/>
    <w:rsid w:val="007C6715"/>
    <w:rsid w:val="007C6FFD"/>
    <w:rsid w:val="007D0145"/>
    <w:rsid w:val="007D1368"/>
    <w:rsid w:val="007D22FC"/>
    <w:rsid w:val="007D39FD"/>
    <w:rsid w:val="007D5C56"/>
    <w:rsid w:val="007D6535"/>
    <w:rsid w:val="007D65FE"/>
    <w:rsid w:val="007D6D7A"/>
    <w:rsid w:val="007E09E6"/>
    <w:rsid w:val="007E348D"/>
    <w:rsid w:val="007E37FE"/>
    <w:rsid w:val="007E3F69"/>
    <w:rsid w:val="007E4E49"/>
    <w:rsid w:val="007E6F87"/>
    <w:rsid w:val="007F0DA6"/>
    <w:rsid w:val="007F1B01"/>
    <w:rsid w:val="007F242B"/>
    <w:rsid w:val="007F2CF9"/>
    <w:rsid w:val="007F2F46"/>
    <w:rsid w:val="007F3B20"/>
    <w:rsid w:val="007F41C6"/>
    <w:rsid w:val="007F47CA"/>
    <w:rsid w:val="007F5C2A"/>
    <w:rsid w:val="007F75CA"/>
    <w:rsid w:val="0080061B"/>
    <w:rsid w:val="00800E28"/>
    <w:rsid w:val="0080197E"/>
    <w:rsid w:val="0080416D"/>
    <w:rsid w:val="0080527C"/>
    <w:rsid w:val="008063B2"/>
    <w:rsid w:val="008067B4"/>
    <w:rsid w:val="008077AF"/>
    <w:rsid w:val="008115E9"/>
    <w:rsid w:val="0081633C"/>
    <w:rsid w:val="00820C13"/>
    <w:rsid w:val="00821020"/>
    <w:rsid w:val="008223AD"/>
    <w:rsid w:val="008306F7"/>
    <w:rsid w:val="00830A9F"/>
    <w:rsid w:val="00831940"/>
    <w:rsid w:val="00831CA2"/>
    <w:rsid w:val="00833E7C"/>
    <w:rsid w:val="00835D12"/>
    <w:rsid w:val="00835DEA"/>
    <w:rsid w:val="008368E0"/>
    <w:rsid w:val="00845FF1"/>
    <w:rsid w:val="008474F2"/>
    <w:rsid w:val="00855FCB"/>
    <w:rsid w:val="008561B5"/>
    <w:rsid w:val="008573AF"/>
    <w:rsid w:val="0086083E"/>
    <w:rsid w:val="00860922"/>
    <w:rsid w:val="00860AD8"/>
    <w:rsid w:val="00860C03"/>
    <w:rsid w:val="00860ED4"/>
    <w:rsid w:val="00861C49"/>
    <w:rsid w:val="00862F5C"/>
    <w:rsid w:val="0086310A"/>
    <w:rsid w:val="008633C1"/>
    <w:rsid w:val="008654AF"/>
    <w:rsid w:val="00867000"/>
    <w:rsid w:val="00870302"/>
    <w:rsid w:val="00870972"/>
    <w:rsid w:val="0087340F"/>
    <w:rsid w:val="00873681"/>
    <w:rsid w:val="008740B0"/>
    <w:rsid w:val="008740BA"/>
    <w:rsid w:val="00874FCB"/>
    <w:rsid w:val="008751ED"/>
    <w:rsid w:val="00876A1F"/>
    <w:rsid w:val="00877CD1"/>
    <w:rsid w:val="00877E50"/>
    <w:rsid w:val="0088032C"/>
    <w:rsid w:val="0088228B"/>
    <w:rsid w:val="008827A5"/>
    <w:rsid w:val="00883064"/>
    <w:rsid w:val="008841BA"/>
    <w:rsid w:val="00884A00"/>
    <w:rsid w:val="0088642E"/>
    <w:rsid w:val="008909A4"/>
    <w:rsid w:val="008953ED"/>
    <w:rsid w:val="00896CCC"/>
    <w:rsid w:val="00897044"/>
    <w:rsid w:val="00897CD3"/>
    <w:rsid w:val="008A0EA8"/>
    <w:rsid w:val="008A0EB2"/>
    <w:rsid w:val="008A1D0E"/>
    <w:rsid w:val="008A1DE0"/>
    <w:rsid w:val="008A2902"/>
    <w:rsid w:val="008A319C"/>
    <w:rsid w:val="008A3613"/>
    <w:rsid w:val="008A394D"/>
    <w:rsid w:val="008A3D5B"/>
    <w:rsid w:val="008A7BD5"/>
    <w:rsid w:val="008B215D"/>
    <w:rsid w:val="008B402C"/>
    <w:rsid w:val="008B668A"/>
    <w:rsid w:val="008B72D7"/>
    <w:rsid w:val="008C21CF"/>
    <w:rsid w:val="008C284C"/>
    <w:rsid w:val="008C2DC6"/>
    <w:rsid w:val="008C33AB"/>
    <w:rsid w:val="008C53E8"/>
    <w:rsid w:val="008C5627"/>
    <w:rsid w:val="008C5DDC"/>
    <w:rsid w:val="008C6770"/>
    <w:rsid w:val="008D0903"/>
    <w:rsid w:val="008D162E"/>
    <w:rsid w:val="008D204E"/>
    <w:rsid w:val="008D2CBE"/>
    <w:rsid w:val="008D655A"/>
    <w:rsid w:val="008E1563"/>
    <w:rsid w:val="008E1646"/>
    <w:rsid w:val="008E2526"/>
    <w:rsid w:val="008E3A18"/>
    <w:rsid w:val="008E41D3"/>
    <w:rsid w:val="008E62F0"/>
    <w:rsid w:val="008E66B0"/>
    <w:rsid w:val="008E7D5C"/>
    <w:rsid w:val="008F059B"/>
    <w:rsid w:val="008F1591"/>
    <w:rsid w:val="008F2A1E"/>
    <w:rsid w:val="008F4088"/>
    <w:rsid w:val="008F59C7"/>
    <w:rsid w:val="008F70D9"/>
    <w:rsid w:val="008F79D6"/>
    <w:rsid w:val="00900E84"/>
    <w:rsid w:val="00905B5B"/>
    <w:rsid w:val="009067C6"/>
    <w:rsid w:val="00906DDD"/>
    <w:rsid w:val="00910483"/>
    <w:rsid w:val="00911A70"/>
    <w:rsid w:val="00911E68"/>
    <w:rsid w:val="0091242D"/>
    <w:rsid w:val="009157FB"/>
    <w:rsid w:val="00916387"/>
    <w:rsid w:val="00917EFB"/>
    <w:rsid w:val="00920A24"/>
    <w:rsid w:val="009212D8"/>
    <w:rsid w:val="00921519"/>
    <w:rsid w:val="00921888"/>
    <w:rsid w:val="0092279E"/>
    <w:rsid w:val="00922964"/>
    <w:rsid w:val="00923875"/>
    <w:rsid w:val="00924B72"/>
    <w:rsid w:val="00926FE5"/>
    <w:rsid w:val="0093316F"/>
    <w:rsid w:val="00936CC8"/>
    <w:rsid w:val="00940F76"/>
    <w:rsid w:val="00946D25"/>
    <w:rsid w:val="00947841"/>
    <w:rsid w:val="00951205"/>
    <w:rsid w:val="009532A1"/>
    <w:rsid w:val="009546FD"/>
    <w:rsid w:val="00954799"/>
    <w:rsid w:val="00956BA0"/>
    <w:rsid w:val="009572E3"/>
    <w:rsid w:val="009573D7"/>
    <w:rsid w:val="00960EA2"/>
    <w:rsid w:val="00961F68"/>
    <w:rsid w:val="009627F8"/>
    <w:rsid w:val="00963D27"/>
    <w:rsid w:val="0096511F"/>
    <w:rsid w:val="0097187E"/>
    <w:rsid w:val="0097283D"/>
    <w:rsid w:val="00972AE7"/>
    <w:rsid w:val="00973597"/>
    <w:rsid w:val="0097398E"/>
    <w:rsid w:val="00974ACD"/>
    <w:rsid w:val="00976227"/>
    <w:rsid w:val="009764A4"/>
    <w:rsid w:val="009768E6"/>
    <w:rsid w:val="00976FC2"/>
    <w:rsid w:val="0097798E"/>
    <w:rsid w:val="0098056B"/>
    <w:rsid w:val="00980ADE"/>
    <w:rsid w:val="0098134E"/>
    <w:rsid w:val="00981B2E"/>
    <w:rsid w:val="00982864"/>
    <w:rsid w:val="00982B39"/>
    <w:rsid w:val="00984B91"/>
    <w:rsid w:val="00986353"/>
    <w:rsid w:val="00986A93"/>
    <w:rsid w:val="00992593"/>
    <w:rsid w:val="009937F6"/>
    <w:rsid w:val="00995D7A"/>
    <w:rsid w:val="00995E42"/>
    <w:rsid w:val="00996267"/>
    <w:rsid w:val="009A2792"/>
    <w:rsid w:val="009A2ABD"/>
    <w:rsid w:val="009A4871"/>
    <w:rsid w:val="009A6303"/>
    <w:rsid w:val="009A698C"/>
    <w:rsid w:val="009A6D8A"/>
    <w:rsid w:val="009A7D89"/>
    <w:rsid w:val="009A7DE4"/>
    <w:rsid w:val="009B01A7"/>
    <w:rsid w:val="009B0D00"/>
    <w:rsid w:val="009B18BC"/>
    <w:rsid w:val="009B207E"/>
    <w:rsid w:val="009B32F8"/>
    <w:rsid w:val="009B34B6"/>
    <w:rsid w:val="009B3777"/>
    <w:rsid w:val="009B42EC"/>
    <w:rsid w:val="009B44BB"/>
    <w:rsid w:val="009B5D60"/>
    <w:rsid w:val="009B629A"/>
    <w:rsid w:val="009B797C"/>
    <w:rsid w:val="009C0527"/>
    <w:rsid w:val="009C26C8"/>
    <w:rsid w:val="009C2CAE"/>
    <w:rsid w:val="009C2F5A"/>
    <w:rsid w:val="009C3330"/>
    <w:rsid w:val="009C48FD"/>
    <w:rsid w:val="009C52E7"/>
    <w:rsid w:val="009C5DDC"/>
    <w:rsid w:val="009C6A85"/>
    <w:rsid w:val="009D0AB9"/>
    <w:rsid w:val="009D0F6E"/>
    <w:rsid w:val="009D1F9A"/>
    <w:rsid w:val="009D2FAF"/>
    <w:rsid w:val="009D3803"/>
    <w:rsid w:val="009D3A16"/>
    <w:rsid w:val="009D50D4"/>
    <w:rsid w:val="009D512F"/>
    <w:rsid w:val="009D6F49"/>
    <w:rsid w:val="009D7243"/>
    <w:rsid w:val="009D7DF3"/>
    <w:rsid w:val="009E1F05"/>
    <w:rsid w:val="009E4414"/>
    <w:rsid w:val="009E6301"/>
    <w:rsid w:val="009E6B3F"/>
    <w:rsid w:val="009E774E"/>
    <w:rsid w:val="009F1CA0"/>
    <w:rsid w:val="009F3E22"/>
    <w:rsid w:val="009F47CD"/>
    <w:rsid w:val="009F55E8"/>
    <w:rsid w:val="009F706C"/>
    <w:rsid w:val="00A00A07"/>
    <w:rsid w:val="00A0128A"/>
    <w:rsid w:val="00A10E8F"/>
    <w:rsid w:val="00A12902"/>
    <w:rsid w:val="00A1321F"/>
    <w:rsid w:val="00A15837"/>
    <w:rsid w:val="00A1602C"/>
    <w:rsid w:val="00A16D5E"/>
    <w:rsid w:val="00A219BF"/>
    <w:rsid w:val="00A21A8C"/>
    <w:rsid w:val="00A23654"/>
    <w:rsid w:val="00A25361"/>
    <w:rsid w:val="00A3093E"/>
    <w:rsid w:val="00A31236"/>
    <w:rsid w:val="00A34006"/>
    <w:rsid w:val="00A342EC"/>
    <w:rsid w:val="00A349F1"/>
    <w:rsid w:val="00A34FE0"/>
    <w:rsid w:val="00A362F3"/>
    <w:rsid w:val="00A375A9"/>
    <w:rsid w:val="00A41680"/>
    <w:rsid w:val="00A41F94"/>
    <w:rsid w:val="00A44EB7"/>
    <w:rsid w:val="00A46B01"/>
    <w:rsid w:val="00A46FDD"/>
    <w:rsid w:val="00A544F0"/>
    <w:rsid w:val="00A56C5B"/>
    <w:rsid w:val="00A56C68"/>
    <w:rsid w:val="00A5716D"/>
    <w:rsid w:val="00A63294"/>
    <w:rsid w:val="00A63315"/>
    <w:rsid w:val="00A6377A"/>
    <w:rsid w:val="00A6764B"/>
    <w:rsid w:val="00A67686"/>
    <w:rsid w:val="00A71E70"/>
    <w:rsid w:val="00A72BCB"/>
    <w:rsid w:val="00A81F07"/>
    <w:rsid w:val="00A857C1"/>
    <w:rsid w:val="00A860B3"/>
    <w:rsid w:val="00A8668E"/>
    <w:rsid w:val="00A86CC9"/>
    <w:rsid w:val="00A86CDC"/>
    <w:rsid w:val="00A870F0"/>
    <w:rsid w:val="00A91647"/>
    <w:rsid w:val="00A92CB9"/>
    <w:rsid w:val="00A948D1"/>
    <w:rsid w:val="00A95061"/>
    <w:rsid w:val="00A950FD"/>
    <w:rsid w:val="00A9593E"/>
    <w:rsid w:val="00A973B8"/>
    <w:rsid w:val="00AA029F"/>
    <w:rsid w:val="00AA02A0"/>
    <w:rsid w:val="00AA2642"/>
    <w:rsid w:val="00AA36CC"/>
    <w:rsid w:val="00AA390E"/>
    <w:rsid w:val="00AA5201"/>
    <w:rsid w:val="00AA5E47"/>
    <w:rsid w:val="00AA5EB3"/>
    <w:rsid w:val="00AA7252"/>
    <w:rsid w:val="00AB06D1"/>
    <w:rsid w:val="00AB0A35"/>
    <w:rsid w:val="00AB215E"/>
    <w:rsid w:val="00AB36E6"/>
    <w:rsid w:val="00AB3D0D"/>
    <w:rsid w:val="00AB730D"/>
    <w:rsid w:val="00AC0133"/>
    <w:rsid w:val="00AC24F9"/>
    <w:rsid w:val="00AC448E"/>
    <w:rsid w:val="00AC4BBE"/>
    <w:rsid w:val="00AC5201"/>
    <w:rsid w:val="00AC5C05"/>
    <w:rsid w:val="00AC5F46"/>
    <w:rsid w:val="00AC6AAF"/>
    <w:rsid w:val="00AC712C"/>
    <w:rsid w:val="00AD0231"/>
    <w:rsid w:val="00AD0E45"/>
    <w:rsid w:val="00AD1305"/>
    <w:rsid w:val="00AD1BF5"/>
    <w:rsid w:val="00AD1FF8"/>
    <w:rsid w:val="00AD39DD"/>
    <w:rsid w:val="00AD460B"/>
    <w:rsid w:val="00AD4FFF"/>
    <w:rsid w:val="00AD5F02"/>
    <w:rsid w:val="00AD619A"/>
    <w:rsid w:val="00AD6329"/>
    <w:rsid w:val="00AD6B47"/>
    <w:rsid w:val="00AE113B"/>
    <w:rsid w:val="00AE1548"/>
    <w:rsid w:val="00AE2FDC"/>
    <w:rsid w:val="00AE74B5"/>
    <w:rsid w:val="00AF0234"/>
    <w:rsid w:val="00AF3551"/>
    <w:rsid w:val="00AF4154"/>
    <w:rsid w:val="00AF5BB9"/>
    <w:rsid w:val="00AF6006"/>
    <w:rsid w:val="00AF675D"/>
    <w:rsid w:val="00AF6867"/>
    <w:rsid w:val="00AF6ED6"/>
    <w:rsid w:val="00AF7F70"/>
    <w:rsid w:val="00B0052E"/>
    <w:rsid w:val="00B006D2"/>
    <w:rsid w:val="00B05971"/>
    <w:rsid w:val="00B072C3"/>
    <w:rsid w:val="00B0733C"/>
    <w:rsid w:val="00B10E9F"/>
    <w:rsid w:val="00B1103C"/>
    <w:rsid w:val="00B124CB"/>
    <w:rsid w:val="00B127B6"/>
    <w:rsid w:val="00B12A1A"/>
    <w:rsid w:val="00B13590"/>
    <w:rsid w:val="00B17275"/>
    <w:rsid w:val="00B2096A"/>
    <w:rsid w:val="00B2154E"/>
    <w:rsid w:val="00B21A3E"/>
    <w:rsid w:val="00B27C3E"/>
    <w:rsid w:val="00B30B05"/>
    <w:rsid w:val="00B30CD2"/>
    <w:rsid w:val="00B30FD7"/>
    <w:rsid w:val="00B30FE2"/>
    <w:rsid w:val="00B31286"/>
    <w:rsid w:val="00B319C5"/>
    <w:rsid w:val="00B339C5"/>
    <w:rsid w:val="00B35110"/>
    <w:rsid w:val="00B35FFE"/>
    <w:rsid w:val="00B36364"/>
    <w:rsid w:val="00B37041"/>
    <w:rsid w:val="00B37476"/>
    <w:rsid w:val="00B37515"/>
    <w:rsid w:val="00B37827"/>
    <w:rsid w:val="00B42467"/>
    <w:rsid w:val="00B4270C"/>
    <w:rsid w:val="00B43D0B"/>
    <w:rsid w:val="00B44027"/>
    <w:rsid w:val="00B458F8"/>
    <w:rsid w:val="00B46058"/>
    <w:rsid w:val="00B501D3"/>
    <w:rsid w:val="00B502F6"/>
    <w:rsid w:val="00B50E3F"/>
    <w:rsid w:val="00B5259F"/>
    <w:rsid w:val="00B54B4D"/>
    <w:rsid w:val="00B57010"/>
    <w:rsid w:val="00B57270"/>
    <w:rsid w:val="00B57E0F"/>
    <w:rsid w:val="00B656F1"/>
    <w:rsid w:val="00B66CBF"/>
    <w:rsid w:val="00B70645"/>
    <w:rsid w:val="00B70DB7"/>
    <w:rsid w:val="00B71077"/>
    <w:rsid w:val="00B74308"/>
    <w:rsid w:val="00B756E2"/>
    <w:rsid w:val="00B75865"/>
    <w:rsid w:val="00B75CEF"/>
    <w:rsid w:val="00B778B2"/>
    <w:rsid w:val="00B811B8"/>
    <w:rsid w:val="00B8134B"/>
    <w:rsid w:val="00B847FD"/>
    <w:rsid w:val="00B84CDE"/>
    <w:rsid w:val="00B85F3F"/>
    <w:rsid w:val="00B92F6F"/>
    <w:rsid w:val="00B930C8"/>
    <w:rsid w:val="00B93392"/>
    <w:rsid w:val="00B94003"/>
    <w:rsid w:val="00B96B8B"/>
    <w:rsid w:val="00BA0C6E"/>
    <w:rsid w:val="00BA1565"/>
    <w:rsid w:val="00BA310C"/>
    <w:rsid w:val="00BA350F"/>
    <w:rsid w:val="00BA36B8"/>
    <w:rsid w:val="00BA3739"/>
    <w:rsid w:val="00BA74B7"/>
    <w:rsid w:val="00BA7BF1"/>
    <w:rsid w:val="00BA7FF2"/>
    <w:rsid w:val="00BB03C8"/>
    <w:rsid w:val="00BB0463"/>
    <w:rsid w:val="00BB1F51"/>
    <w:rsid w:val="00BB3F3E"/>
    <w:rsid w:val="00BB6C2A"/>
    <w:rsid w:val="00BB7B90"/>
    <w:rsid w:val="00BC03DF"/>
    <w:rsid w:val="00BC0AB9"/>
    <w:rsid w:val="00BC18E4"/>
    <w:rsid w:val="00BC44DF"/>
    <w:rsid w:val="00BC5513"/>
    <w:rsid w:val="00BC55FD"/>
    <w:rsid w:val="00BC5BF1"/>
    <w:rsid w:val="00BC708F"/>
    <w:rsid w:val="00BC7275"/>
    <w:rsid w:val="00BC76A5"/>
    <w:rsid w:val="00BD0672"/>
    <w:rsid w:val="00BD1F36"/>
    <w:rsid w:val="00BD2C7D"/>
    <w:rsid w:val="00BD3441"/>
    <w:rsid w:val="00BD3B51"/>
    <w:rsid w:val="00BD3C47"/>
    <w:rsid w:val="00BD488F"/>
    <w:rsid w:val="00BD50E6"/>
    <w:rsid w:val="00BD6C18"/>
    <w:rsid w:val="00BE07A5"/>
    <w:rsid w:val="00BE1B39"/>
    <w:rsid w:val="00BE2CAC"/>
    <w:rsid w:val="00BE50F1"/>
    <w:rsid w:val="00BF1370"/>
    <w:rsid w:val="00BF184D"/>
    <w:rsid w:val="00BF26DE"/>
    <w:rsid w:val="00BF2793"/>
    <w:rsid w:val="00BF2E5E"/>
    <w:rsid w:val="00BF3612"/>
    <w:rsid w:val="00BF4A15"/>
    <w:rsid w:val="00BF5C33"/>
    <w:rsid w:val="00BF614A"/>
    <w:rsid w:val="00BF66FA"/>
    <w:rsid w:val="00BF791A"/>
    <w:rsid w:val="00C0054D"/>
    <w:rsid w:val="00C03C15"/>
    <w:rsid w:val="00C0681A"/>
    <w:rsid w:val="00C06926"/>
    <w:rsid w:val="00C06BEA"/>
    <w:rsid w:val="00C103D6"/>
    <w:rsid w:val="00C1181E"/>
    <w:rsid w:val="00C1228C"/>
    <w:rsid w:val="00C12FE3"/>
    <w:rsid w:val="00C13C77"/>
    <w:rsid w:val="00C152F1"/>
    <w:rsid w:val="00C15777"/>
    <w:rsid w:val="00C15DBA"/>
    <w:rsid w:val="00C172AE"/>
    <w:rsid w:val="00C20CCE"/>
    <w:rsid w:val="00C21F2A"/>
    <w:rsid w:val="00C23EA0"/>
    <w:rsid w:val="00C2506C"/>
    <w:rsid w:val="00C2536E"/>
    <w:rsid w:val="00C259DC"/>
    <w:rsid w:val="00C25CAC"/>
    <w:rsid w:val="00C25D1F"/>
    <w:rsid w:val="00C26CDA"/>
    <w:rsid w:val="00C30729"/>
    <w:rsid w:val="00C30767"/>
    <w:rsid w:val="00C31079"/>
    <w:rsid w:val="00C3121D"/>
    <w:rsid w:val="00C31E51"/>
    <w:rsid w:val="00C334C0"/>
    <w:rsid w:val="00C34B2F"/>
    <w:rsid w:val="00C35756"/>
    <w:rsid w:val="00C3583B"/>
    <w:rsid w:val="00C36B80"/>
    <w:rsid w:val="00C36E68"/>
    <w:rsid w:val="00C3776E"/>
    <w:rsid w:val="00C4061C"/>
    <w:rsid w:val="00C41498"/>
    <w:rsid w:val="00C418B6"/>
    <w:rsid w:val="00C427F3"/>
    <w:rsid w:val="00C42806"/>
    <w:rsid w:val="00C42B97"/>
    <w:rsid w:val="00C44396"/>
    <w:rsid w:val="00C44D39"/>
    <w:rsid w:val="00C45509"/>
    <w:rsid w:val="00C468EB"/>
    <w:rsid w:val="00C51380"/>
    <w:rsid w:val="00C51F32"/>
    <w:rsid w:val="00C521DC"/>
    <w:rsid w:val="00C54B7B"/>
    <w:rsid w:val="00C56A6F"/>
    <w:rsid w:val="00C579EB"/>
    <w:rsid w:val="00C6361C"/>
    <w:rsid w:val="00C65A7C"/>
    <w:rsid w:val="00C66A20"/>
    <w:rsid w:val="00C671DD"/>
    <w:rsid w:val="00C67317"/>
    <w:rsid w:val="00C7075F"/>
    <w:rsid w:val="00C710F2"/>
    <w:rsid w:val="00C739AD"/>
    <w:rsid w:val="00C746CD"/>
    <w:rsid w:val="00C74B72"/>
    <w:rsid w:val="00C76263"/>
    <w:rsid w:val="00C77D5A"/>
    <w:rsid w:val="00C82F35"/>
    <w:rsid w:val="00C832FA"/>
    <w:rsid w:val="00C83C97"/>
    <w:rsid w:val="00C8678E"/>
    <w:rsid w:val="00C869D8"/>
    <w:rsid w:val="00C87CD5"/>
    <w:rsid w:val="00C91F15"/>
    <w:rsid w:val="00C9242D"/>
    <w:rsid w:val="00C924B3"/>
    <w:rsid w:val="00C928AF"/>
    <w:rsid w:val="00C9593C"/>
    <w:rsid w:val="00C95A43"/>
    <w:rsid w:val="00C963A7"/>
    <w:rsid w:val="00C97B93"/>
    <w:rsid w:val="00CA0FF1"/>
    <w:rsid w:val="00CA2CC2"/>
    <w:rsid w:val="00CA3374"/>
    <w:rsid w:val="00CA42F8"/>
    <w:rsid w:val="00CA66AD"/>
    <w:rsid w:val="00CA759E"/>
    <w:rsid w:val="00CB0E41"/>
    <w:rsid w:val="00CB2829"/>
    <w:rsid w:val="00CB2BAB"/>
    <w:rsid w:val="00CB2EB9"/>
    <w:rsid w:val="00CB32CC"/>
    <w:rsid w:val="00CB3A83"/>
    <w:rsid w:val="00CB4D05"/>
    <w:rsid w:val="00CB5664"/>
    <w:rsid w:val="00CB6398"/>
    <w:rsid w:val="00CB6496"/>
    <w:rsid w:val="00CB7E80"/>
    <w:rsid w:val="00CC39CE"/>
    <w:rsid w:val="00CC4096"/>
    <w:rsid w:val="00CC561F"/>
    <w:rsid w:val="00CC5F08"/>
    <w:rsid w:val="00CC624C"/>
    <w:rsid w:val="00CC764E"/>
    <w:rsid w:val="00CD0974"/>
    <w:rsid w:val="00CD3406"/>
    <w:rsid w:val="00CD39A8"/>
    <w:rsid w:val="00CD3BDB"/>
    <w:rsid w:val="00CD45E2"/>
    <w:rsid w:val="00CD502F"/>
    <w:rsid w:val="00CE23EB"/>
    <w:rsid w:val="00CE2D21"/>
    <w:rsid w:val="00CE466A"/>
    <w:rsid w:val="00CE5B0F"/>
    <w:rsid w:val="00CE77B0"/>
    <w:rsid w:val="00CF0AC7"/>
    <w:rsid w:val="00CF102A"/>
    <w:rsid w:val="00CF1EAA"/>
    <w:rsid w:val="00CF2006"/>
    <w:rsid w:val="00CF200E"/>
    <w:rsid w:val="00CF31DE"/>
    <w:rsid w:val="00CF4A66"/>
    <w:rsid w:val="00CF564C"/>
    <w:rsid w:val="00CF5E51"/>
    <w:rsid w:val="00CF602B"/>
    <w:rsid w:val="00D00F56"/>
    <w:rsid w:val="00D02C65"/>
    <w:rsid w:val="00D03C91"/>
    <w:rsid w:val="00D054A6"/>
    <w:rsid w:val="00D069D1"/>
    <w:rsid w:val="00D10097"/>
    <w:rsid w:val="00D1046A"/>
    <w:rsid w:val="00D10819"/>
    <w:rsid w:val="00D11345"/>
    <w:rsid w:val="00D12021"/>
    <w:rsid w:val="00D14EB1"/>
    <w:rsid w:val="00D15338"/>
    <w:rsid w:val="00D1588E"/>
    <w:rsid w:val="00D1657D"/>
    <w:rsid w:val="00D16CA1"/>
    <w:rsid w:val="00D16D49"/>
    <w:rsid w:val="00D1744B"/>
    <w:rsid w:val="00D17960"/>
    <w:rsid w:val="00D2072E"/>
    <w:rsid w:val="00D233C7"/>
    <w:rsid w:val="00D23DF2"/>
    <w:rsid w:val="00D248C9"/>
    <w:rsid w:val="00D26F93"/>
    <w:rsid w:val="00D27F5D"/>
    <w:rsid w:val="00D33C9D"/>
    <w:rsid w:val="00D351F7"/>
    <w:rsid w:val="00D3613A"/>
    <w:rsid w:val="00D36BE7"/>
    <w:rsid w:val="00D42E6F"/>
    <w:rsid w:val="00D44423"/>
    <w:rsid w:val="00D44CA5"/>
    <w:rsid w:val="00D45487"/>
    <w:rsid w:val="00D4637E"/>
    <w:rsid w:val="00D4668F"/>
    <w:rsid w:val="00D5074F"/>
    <w:rsid w:val="00D507D5"/>
    <w:rsid w:val="00D51699"/>
    <w:rsid w:val="00D51A96"/>
    <w:rsid w:val="00D51B11"/>
    <w:rsid w:val="00D5238F"/>
    <w:rsid w:val="00D5258B"/>
    <w:rsid w:val="00D5430F"/>
    <w:rsid w:val="00D5514C"/>
    <w:rsid w:val="00D561C6"/>
    <w:rsid w:val="00D564F1"/>
    <w:rsid w:val="00D611A2"/>
    <w:rsid w:val="00D63E17"/>
    <w:rsid w:val="00D6464D"/>
    <w:rsid w:val="00D6534A"/>
    <w:rsid w:val="00D65A3B"/>
    <w:rsid w:val="00D66CF3"/>
    <w:rsid w:val="00D70B95"/>
    <w:rsid w:val="00D71F7B"/>
    <w:rsid w:val="00D72655"/>
    <w:rsid w:val="00D74D73"/>
    <w:rsid w:val="00D75627"/>
    <w:rsid w:val="00D7594E"/>
    <w:rsid w:val="00D76B07"/>
    <w:rsid w:val="00D76B58"/>
    <w:rsid w:val="00D76C5A"/>
    <w:rsid w:val="00D773AB"/>
    <w:rsid w:val="00D77980"/>
    <w:rsid w:val="00D77CC8"/>
    <w:rsid w:val="00D802A9"/>
    <w:rsid w:val="00D80411"/>
    <w:rsid w:val="00D80929"/>
    <w:rsid w:val="00D82087"/>
    <w:rsid w:val="00D83191"/>
    <w:rsid w:val="00D8365B"/>
    <w:rsid w:val="00D8370C"/>
    <w:rsid w:val="00D84E66"/>
    <w:rsid w:val="00D864F8"/>
    <w:rsid w:val="00D90132"/>
    <w:rsid w:val="00D93095"/>
    <w:rsid w:val="00D93843"/>
    <w:rsid w:val="00D94B1B"/>
    <w:rsid w:val="00D9539A"/>
    <w:rsid w:val="00D95F60"/>
    <w:rsid w:val="00DA0400"/>
    <w:rsid w:val="00DA069F"/>
    <w:rsid w:val="00DA1265"/>
    <w:rsid w:val="00DA3CE6"/>
    <w:rsid w:val="00DA4755"/>
    <w:rsid w:val="00DA4A27"/>
    <w:rsid w:val="00DA5EB9"/>
    <w:rsid w:val="00DA70ED"/>
    <w:rsid w:val="00DA734E"/>
    <w:rsid w:val="00DB0990"/>
    <w:rsid w:val="00DB12AE"/>
    <w:rsid w:val="00DB138A"/>
    <w:rsid w:val="00DB190A"/>
    <w:rsid w:val="00DB1A1A"/>
    <w:rsid w:val="00DB1DBE"/>
    <w:rsid w:val="00DB1FAF"/>
    <w:rsid w:val="00DB23E5"/>
    <w:rsid w:val="00DB48F6"/>
    <w:rsid w:val="00DB69EA"/>
    <w:rsid w:val="00DB6FAD"/>
    <w:rsid w:val="00DC51F7"/>
    <w:rsid w:val="00DC7E28"/>
    <w:rsid w:val="00DD0BC6"/>
    <w:rsid w:val="00DD0F1A"/>
    <w:rsid w:val="00DD2545"/>
    <w:rsid w:val="00DD42E9"/>
    <w:rsid w:val="00DD4D27"/>
    <w:rsid w:val="00DD5954"/>
    <w:rsid w:val="00DD59C9"/>
    <w:rsid w:val="00DD688A"/>
    <w:rsid w:val="00DD6981"/>
    <w:rsid w:val="00DD708E"/>
    <w:rsid w:val="00DE279A"/>
    <w:rsid w:val="00DE32F7"/>
    <w:rsid w:val="00DE43EF"/>
    <w:rsid w:val="00DE48B9"/>
    <w:rsid w:val="00DE4CA6"/>
    <w:rsid w:val="00DE50DD"/>
    <w:rsid w:val="00DE683D"/>
    <w:rsid w:val="00DE6C7A"/>
    <w:rsid w:val="00DE791E"/>
    <w:rsid w:val="00DF1363"/>
    <w:rsid w:val="00DF1F71"/>
    <w:rsid w:val="00DF2C46"/>
    <w:rsid w:val="00DF51C8"/>
    <w:rsid w:val="00DF55C9"/>
    <w:rsid w:val="00DF5A81"/>
    <w:rsid w:val="00DF6395"/>
    <w:rsid w:val="00DF76EB"/>
    <w:rsid w:val="00DF7708"/>
    <w:rsid w:val="00E001DB"/>
    <w:rsid w:val="00E00E43"/>
    <w:rsid w:val="00E0249F"/>
    <w:rsid w:val="00E03F23"/>
    <w:rsid w:val="00E07338"/>
    <w:rsid w:val="00E07978"/>
    <w:rsid w:val="00E11F92"/>
    <w:rsid w:val="00E12A0E"/>
    <w:rsid w:val="00E13CFE"/>
    <w:rsid w:val="00E14247"/>
    <w:rsid w:val="00E146E5"/>
    <w:rsid w:val="00E1495D"/>
    <w:rsid w:val="00E14F37"/>
    <w:rsid w:val="00E1543F"/>
    <w:rsid w:val="00E16A95"/>
    <w:rsid w:val="00E20826"/>
    <w:rsid w:val="00E21165"/>
    <w:rsid w:val="00E2121F"/>
    <w:rsid w:val="00E22759"/>
    <w:rsid w:val="00E22A66"/>
    <w:rsid w:val="00E24EFC"/>
    <w:rsid w:val="00E2501C"/>
    <w:rsid w:val="00E26498"/>
    <w:rsid w:val="00E266DC"/>
    <w:rsid w:val="00E26B3B"/>
    <w:rsid w:val="00E27597"/>
    <w:rsid w:val="00E3022D"/>
    <w:rsid w:val="00E30DFA"/>
    <w:rsid w:val="00E316F1"/>
    <w:rsid w:val="00E32049"/>
    <w:rsid w:val="00E336D0"/>
    <w:rsid w:val="00E34FE8"/>
    <w:rsid w:val="00E37D16"/>
    <w:rsid w:val="00E427C5"/>
    <w:rsid w:val="00E4414A"/>
    <w:rsid w:val="00E4557E"/>
    <w:rsid w:val="00E455A2"/>
    <w:rsid w:val="00E4620B"/>
    <w:rsid w:val="00E46305"/>
    <w:rsid w:val="00E5107C"/>
    <w:rsid w:val="00E51448"/>
    <w:rsid w:val="00E5184E"/>
    <w:rsid w:val="00E5207A"/>
    <w:rsid w:val="00E52CC5"/>
    <w:rsid w:val="00E52EC4"/>
    <w:rsid w:val="00E55CB7"/>
    <w:rsid w:val="00E600E1"/>
    <w:rsid w:val="00E61A27"/>
    <w:rsid w:val="00E624D5"/>
    <w:rsid w:val="00E66AC9"/>
    <w:rsid w:val="00E66CFD"/>
    <w:rsid w:val="00E71A42"/>
    <w:rsid w:val="00E721EC"/>
    <w:rsid w:val="00E74743"/>
    <w:rsid w:val="00E754FF"/>
    <w:rsid w:val="00E774AD"/>
    <w:rsid w:val="00E8023F"/>
    <w:rsid w:val="00E83C32"/>
    <w:rsid w:val="00E83E30"/>
    <w:rsid w:val="00E8514C"/>
    <w:rsid w:val="00E86C30"/>
    <w:rsid w:val="00E86D25"/>
    <w:rsid w:val="00E90791"/>
    <w:rsid w:val="00E90C30"/>
    <w:rsid w:val="00E915C0"/>
    <w:rsid w:val="00E9160E"/>
    <w:rsid w:val="00E91D31"/>
    <w:rsid w:val="00E9594D"/>
    <w:rsid w:val="00E95A01"/>
    <w:rsid w:val="00E95F2A"/>
    <w:rsid w:val="00E97702"/>
    <w:rsid w:val="00EA1225"/>
    <w:rsid w:val="00EA3531"/>
    <w:rsid w:val="00EA6F8E"/>
    <w:rsid w:val="00EB04D6"/>
    <w:rsid w:val="00EB12BA"/>
    <w:rsid w:val="00EB151E"/>
    <w:rsid w:val="00EB2B5C"/>
    <w:rsid w:val="00EB4489"/>
    <w:rsid w:val="00EB5F8A"/>
    <w:rsid w:val="00EB7191"/>
    <w:rsid w:val="00EB7F89"/>
    <w:rsid w:val="00EC03B9"/>
    <w:rsid w:val="00EC0602"/>
    <w:rsid w:val="00EC1132"/>
    <w:rsid w:val="00EC1DA4"/>
    <w:rsid w:val="00EC398F"/>
    <w:rsid w:val="00EC4A66"/>
    <w:rsid w:val="00EC4E2C"/>
    <w:rsid w:val="00EC503A"/>
    <w:rsid w:val="00EC5904"/>
    <w:rsid w:val="00EC7ADB"/>
    <w:rsid w:val="00EC7D4E"/>
    <w:rsid w:val="00ED2065"/>
    <w:rsid w:val="00ED265B"/>
    <w:rsid w:val="00ED2AE2"/>
    <w:rsid w:val="00ED2C10"/>
    <w:rsid w:val="00ED545B"/>
    <w:rsid w:val="00EE02BC"/>
    <w:rsid w:val="00EE050C"/>
    <w:rsid w:val="00EE050F"/>
    <w:rsid w:val="00EE3733"/>
    <w:rsid w:val="00EE3903"/>
    <w:rsid w:val="00EE3DFC"/>
    <w:rsid w:val="00EE47C0"/>
    <w:rsid w:val="00EE48BF"/>
    <w:rsid w:val="00EE6BFF"/>
    <w:rsid w:val="00EF0F63"/>
    <w:rsid w:val="00EF1883"/>
    <w:rsid w:val="00EF2DD6"/>
    <w:rsid w:val="00EF49D4"/>
    <w:rsid w:val="00F01BC3"/>
    <w:rsid w:val="00F01C8C"/>
    <w:rsid w:val="00F03815"/>
    <w:rsid w:val="00F05C91"/>
    <w:rsid w:val="00F07A38"/>
    <w:rsid w:val="00F11183"/>
    <w:rsid w:val="00F111C3"/>
    <w:rsid w:val="00F1255A"/>
    <w:rsid w:val="00F12B5A"/>
    <w:rsid w:val="00F12D6D"/>
    <w:rsid w:val="00F14DD8"/>
    <w:rsid w:val="00F16E42"/>
    <w:rsid w:val="00F170BB"/>
    <w:rsid w:val="00F17F38"/>
    <w:rsid w:val="00F20421"/>
    <w:rsid w:val="00F20FDC"/>
    <w:rsid w:val="00F219F8"/>
    <w:rsid w:val="00F22D92"/>
    <w:rsid w:val="00F239FB"/>
    <w:rsid w:val="00F254BE"/>
    <w:rsid w:val="00F26370"/>
    <w:rsid w:val="00F27302"/>
    <w:rsid w:val="00F27895"/>
    <w:rsid w:val="00F30324"/>
    <w:rsid w:val="00F306FB"/>
    <w:rsid w:val="00F32F20"/>
    <w:rsid w:val="00F34985"/>
    <w:rsid w:val="00F35109"/>
    <w:rsid w:val="00F40396"/>
    <w:rsid w:val="00F4046A"/>
    <w:rsid w:val="00F41BEA"/>
    <w:rsid w:val="00F420E5"/>
    <w:rsid w:val="00F434DF"/>
    <w:rsid w:val="00F4398B"/>
    <w:rsid w:val="00F44F65"/>
    <w:rsid w:val="00F451F6"/>
    <w:rsid w:val="00F46ED2"/>
    <w:rsid w:val="00F506FD"/>
    <w:rsid w:val="00F5150F"/>
    <w:rsid w:val="00F51E52"/>
    <w:rsid w:val="00F5270D"/>
    <w:rsid w:val="00F53909"/>
    <w:rsid w:val="00F53ED4"/>
    <w:rsid w:val="00F5415A"/>
    <w:rsid w:val="00F54A7D"/>
    <w:rsid w:val="00F5519A"/>
    <w:rsid w:val="00F56207"/>
    <w:rsid w:val="00F622AA"/>
    <w:rsid w:val="00F62781"/>
    <w:rsid w:val="00F629D9"/>
    <w:rsid w:val="00F62CCD"/>
    <w:rsid w:val="00F63AAB"/>
    <w:rsid w:val="00F640E3"/>
    <w:rsid w:val="00F6538B"/>
    <w:rsid w:val="00F6542F"/>
    <w:rsid w:val="00F659A3"/>
    <w:rsid w:val="00F65C85"/>
    <w:rsid w:val="00F6777E"/>
    <w:rsid w:val="00F73DA3"/>
    <w:rsid w:val="00F74C52"/>
    <w:rsid w:val="00F778DD"/>
    <w:rsid w:val="00F826D3"/>
    <w:rsid w:val="00F84B7E"/>
    <w:rsid w:val="00F8545F"/>
    <w:rsid w:val="00F861D6"/>
    <w:rsid w:val="00F87281"/>
    <w:rsid w:val="00F87462"/>
    <w:rsid w:val="00F914C2"/>
    <w:rsid w:val="00F91977"/>
    <w:rsid w:val="00F953D5"/>
    <w:rsid w:val="00F963A2"/>
    <w:rsid w:val="00F976DC"/>
    <w:rsid w:val="00FA0F12"/>
    <w:rsid w:val="00FA1733"/>
    <w:rsid w:val="00FA20D2"/>
    <w:rsid w:val="00FA2DF0"/>
    <w:rsid w:val="00FA3CFC"/>
    <w:rsid w:val="00FA4F98"/>
    <w:rsid w:val="00FB002F"/>
    <w:rsid w:val="00FB00FA"/>
    <w:rsid w:val="00FB2E02"/>
    <w:rsid w:val="00FB61D3"/>
    <w:rsid w:val="00FB6C23"/>
    <w:rsid w:val="00FC084A"/>
    <w:rsid w:val="00FC182F"/>
    <w:rsid w:val="00FC1C13"/>
    <w:rsid w:val="00FC389C"/>
    <w:rsid w:val="00FC4C4A"/>
    <w:rsid w:val="00FC549B"/>
    <w:rsid w:val="00FC54C5"/>
    <w:rsid w:val="00FC7596"/>
    <w:rsid w:val="00FD0DC3"/>
    <w:rsid w:val="00FD17F9"/>
    <w:rsid w:val="00FD1F3F"/>
    <w:rsid w:val="00FD3A8C"/>
    <w:rsid w:val="00FD4955"/>
    <w:rsid w:val="00FD4A67"/>
    <w:rsid w:val="00FD5A76"/>
    <w:rsid w:val="00FE1225"/>
    <w:rsid w:val="00FE1782"/>
    <w:rsid w:val="00FE28F8"/>
    <w:rsid w:val="00FE2EC9"/>
    <w:rsid w:val="00FE3B6B"/>
    <w:rsid w:val="00FE43BD"/>
    <w:rsid w:val="00FE581F"/>
    <w:rsid w:val="00FE7937"/>
    <w:rsid w:val="00FF0674"/>
    <w:rsid w:val="00FF1189"/>
    <w:rsid w:val="00FF2763"/>
    <w:rsid w:val="00FF2949"/>
    <w:rsid w:val="00FF302A"/>
    <w:rsid w:val="00FF391A"/>
    <w:rsid w:val="00FF3BD0"/>
    <w:rsid w:val="00FF5C97"/>
    <w:rsid w:val="00FF646D"/>
    <w:rsid w:val="00FF69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4C71A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277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1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6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8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57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999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20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56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85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18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38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1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380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44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3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17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8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36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97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28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41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30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68F01B2-CF16-44FB-A2AF-E8360F5AB7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19</TotalTime>
  <Pages>2</Pages>
  <Words>138</Words>
  <Characters>748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885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7</cp:revision>
  <cp:lastPrinted>2017-10-30T13:56:00Z</cp:lastPrinted>
  <dcterms:created xsi:type="dcterms:W3CDTF">2018-04-24T12:47:00Z</dcterms:created>
  <dcterms:modified xsi:type="dcterms:W3CDTF">2018-04-24T13:06:00Z</dcterms:modified>
</cp:coreProperties>
</file>