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122CA">
        <w:rPr>
          <w:rFonts w:ascii="Arial" w:hAnsi="Arial" w:cs="Arial"/>
          <w:b/>
          <w:caps/>
          <w:sz w:val="28"/>
          <w:szCs w:val="28"/>
        </w:rPr>
        <w:t>1</w:t>
      </w:r>
      <w:r w:rsidR="00520DC2">
        <w:rPr>
          <w:rFonts w:ascii="Arial" w:hAnsi="Arial" w:cs="Arial"/>
          <w:b/>
          <w:caps/>
          <w:sz w:val="28"/>
          <w:szCs w:val="28"/>
        </w:rPr>
        <w:t>61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214A08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E74B5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214A08">
              <w:rPr>
                <w:rFonts w:ascii="Arial" w:hAnsi="Arial" w:cs="Arial"/>
                <w:sz w:val="20"/>
                <w:szCs w:val="20"/>
              </w:rPr>
              <w:t>capina e limpeza do escadão que liga a Rua Arthur Verdelli à Rua Gaspar Gomes da Costa, no Bairro Cidade Nova Jacareí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DD5954">
        <w:rPr>
          <w:rFonts w:ascii="Arial" w:hAnsi="Arial" w:cs="Arial"/>
        </w:rPr>
        <w:t>à</w:t>
      </w:r>
      <w:r w:rsidR="00181580">
        <w:rPr>
          <w:rFonts w:ascii="Arial" w:hAnsi="Arial" w:cs="Arial"/>
        </w:rPr>
        <w:t xml:space="preserve"> </w:t>
      </w:r>
      <w:r w:rsidR="00E5107C" w:rsidRPr="00E5107C">
        <w:rPr>
          <w:rFonts w:ascii="Arial" w:hAnsi="Arial" w:cs="Arial"/>
        </w:rPr>
        <w:t>capina e limpeza do escadão que liga a Rua Arthur Verdelli à Rua Gaspar Gomes da Costa, no Bairro Cidade Nova Jacareí</w:t>
      </w:r>
      <w:r w:rsidR="006712FC">
        <w:rPr>
          <w:rFonts w:ascii="Arial" w:hAnsi="Arial" w:cs="Arial"/>
        </w:rPr>
        <w:t>.</w:t>
      </w:r>
    </w:p>
    <w:p w:rsidR="00B57270" w:rsidRDefault="008115E9" w:rsidP="002F40D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8115E9">
        <w:rPr>
          <w:rFonts w:ascii="Arial" w:hAnsi="Arial" w:cs="Arial"/>
        </w:rPr>
        <w:t xml:space="preserve">Conforme </w:t>
      </w:r>
      <w:r w:rsidR="003A4332">
        <w:rPr>
          <w:rFonts w:ascii="Arial" w:hAnsi="Arial" w:cs="Arial"/>
        </w:rPr>
        <w:t xml:space="preserve">se </w:t>
      </w:r>
      <w:r w:rsidRPr="008115E9">
        <w:rPr>
          <w:rFonts w:ascii="Arial" w:hAnsi="Arial" w:cs="Arial"/>
        </w:rPr>
        <w:t>observa pela</w:t>
      </w:r>
      <w:r w:rsidR="002C6467">
        <w:rPr>
          <w:rFonts w:ascii="Arial" w:hAnsi="Arial" w:cs="Arial"/>
        </w:rPr>
        <w:t>s</w:t>
      </w:r>
      <w:r w:rsidRPr="008115E9">
        <w:rPr>
          <w:rFonts w:ascii="Arial" w:hAnsi="Arial" w:cs="Arial"/>
        </w:rPr>
        <w:t xml:space="preserve"> foto</w:t>
      </w:r>
      <w:r w:rsidR="002C6467">
        <w:rPr>
          <w:rFonts w:ascii="Arial" w:hAnsi="Arial" w:cs="Arial"/>
        </w:rPr>
        <w:t>s</w:t>
      </w:r>
      <w:r w:rsidRPr="008115E9">
        <w:rPr>
          <w:rFonts w:ascii="Arial" w:hAnsi="Arial" w:cs="Arial"/>
        </w:rPr>
        <w:t xml:space="preserve"> em anexo, </w:t>
      </w:r>
      <w:r w:rsidR="0062702D">
        <w:rPr>
          <w:rFonts w:ascii="Arial" w:hAnsi="Arial" w:cs="Arial"/>
        </w:rPr>
        <w:t>o</w:t>
      </w:r>
      <w:r w:rsidR="003C0A99" w:rsidRPr="003C0A99">
        <w:rPr>
          <w:rFonts w:ascii="Arial" w:hAnsi="Arial" w:cs="Arial"/>
        </w:rPr>
        <w:t xml:space="preserve"> </w:t>
      </w:r>
      <w:r w:rsidR="003C0A99">
        <w:rPr>
          <w:rFonts w:ascii="Arial" w:hAnsi="Arial" w:cs="Arial"/>
        </w:rPr>
        <w:t>referid</w:t>
      </w:r>
      <w:r w:rsidR="0062702D">
        <w:rPr>
          <w:rFonts w:ascii="Arial" w:hAnsi="Arial" w:cs="Arial"/>
        </w:rPr>
        <w:t xml:space="preserve">o </w:t>
      </w:r>
      <w:r w:rsidR="000919BE">
        <w:rPr>
          <w:rFonts w:ascii="Arial" w:hAnsi="Arial" w:cs="Arial"/>
        </w:rPr>
        <w:t xml:space="preserve">local </w:t>
      </w:r>
      <w:r w:rsidR="003C0A99">
        <w:rPr>
          <w:rFonts w:ascii="Arial" w:hAnsi="Arial" w:cs="Arial"/>
        </w:rPr>
        <w:t>se encontra</w:t>
      </w:r>
      <w:r w:rsidR="00ED2AE2">
        <w:rPr>
          <w:rFonts w:ascii="Arial" w:hAnsi="Arial" w:cs="Arial"/>
        </w:rPr>
        <w:t xml:space="preserve"> </w:t>
      </w:r>
      <w:r w:rsidR="00B57270" w:rsidRPr="00B57270">
        <w:rPr>
          <w:rFonts w:ascii="Arial" w:hAnsi="Arial" w:cs="Arial"/>
        </w:rPr>
        <w:t>repleto de mato, o que dificulta a passagem</w:t>
      </w:r>
      <w:r w:rsidR="00B57270">
        <w:rPr>
          <w:rFonts w:ascii="Arial" w:hAnsi="Arial" w:cs="Arial"/>
        </w:rPr>
        <w:t xml:space="preserve"> e </w:t>
      </w:r>
      <w:r w:rsidR="00B57270" w:rsidRPr="00B57270">
        <w:rPr>
          <w:rFonts w:ascii="Arial" w:hAnsi="Arial" w:cs="Arial"/>
        </w:rPr>
        <w:t xml:space="preserve">causa insegurança aos moradores que necessitam </w:t>
      </w:r>
      <w:r w:rsidR="00B57270">
        <w:rPr>
          <w:rFonts w:ascii="Arial" w:hAnsi="Arial" w:cs="Arial"/>
        </w:rPr>
        <w:t xml:space="preserve">transitar por ali, principalmente </w:t>
      </w:r>
      <w:r w:rsidR="00B57270" w:rsidRPr="00B57270">
        <w:rPr>
          <w:rFonts w:ascii="Arial" w:hAnsi="Arial" w:cs="Arial"/>
        </w:rPr>
        <w:t>no período noturno</w:t>
      </w:r>
      <w:r w:rsidR="00B57270">
        <w:rPr>
          <w:rFonts w:ascii="Arial" w:hAnsi="Arial" w:cs="Arial"/>
        </w:rPr>
        <w:t>.</w:t>
      </w:r>
    </w:p>
    <w:p w:rsidR="003D77B2" w:rsidRDefault="00B57270" w:rsidP="002F40D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falta de manutenção </w:t>
      </w:r>
      <w:r w:rsidR="00513E4E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o local </w:t>
      </w:r>
      <w:r w:rsidRPr="00B57270">
        <w:rPr>
          <w:rFonts w:ascii="Arial" w:hAnsi="Arial" w:cs="Arial"/>
        </w:rPr>
        <w:t>possibilita</w:t>
      </w:r>
      <w:r>
        <w:rPr>
          <w:rFonts w:ascii="Arial" w:hAnsi="Arial" w:cs="Arial"/>
        </w:rPr>
        <w:t xml:space="preserve"> ainda </w:t>
      </w:r>
      <w:r w:rsidRPr="00B57270">
        <w:rPr>
          <w:rFonts w:ascii="Arial" w:hAnsi="Arial" w:cs="Arial"/>
        </w:rPr>
        <w:t>o acúmulo de lixo</w:t>
      </w:r>
      <w:r>
        <w:rPr>
          <w:rFonts w:ascii="Arial" w:hAnsi="Arial" w:cs="Arial"/>
        </w:rPr>
        <w:t xml:space="preserve"> e </w:t>
      </w:r>
      <w:r w:rsidRPr="00B57270">
        <w:rPr>
          <w:rFonts w:ascii="Arial" w:hAnsi="Arial" w:cs="Arial"/>
        </w:rPr>
        <w:t>a proliferação de vetores e animais peçonhentos</w:t>
      </w:r>
      <w:r w:rsidR="003D77B2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7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7D0145">
        <w:rPr>
          <w:rFonts w:ascii="Arial" w:hAnsi="Arial" w:cs="Arial"/>
        </w:rPr>
        <w:t>fevereiro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210C3A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570795" w:rsidRDefault="0057079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45487" w:rsidRDefault="00F44F65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D80BE51" wp14:editId="404AE26E">
            <wp:extent cx="3585600" cy="3517200"/>
            <wp:effectExtent l="0" t="0" r="0" b="762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833"/>
                    <a:stretch/>
                  </pic:blipFill>
                  <pic:spPr bwMode="auto">
                    <a:xfrm>
                      <a:off x="0" y="0"/>
                      <a:ext cx="3585600" cy="351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2ACF" w:rsidRDefault="004F2ACF" w:rsidP="004202A0">
      <w:pPr>
        <w:jc w:val="center"/>
        <w:rPr>
          <w:rFonts w:ascii="Arial" w:hAnsi="Arial" w:cs="Arial"/>
          <w:sz w:val="20"/>
          <w:szCs w:val="20"/>
        </w:rPr>
      </w:pPr>
    </w:p>
    <w:p w:rsidR="00F44F65" w:rsidRDefault="00F44F65" w:rsidP="004202A0">
      <w:pPr>
        <w:jc w:val="center"/>
        <w:rPr>
          <w:rFonts w:ascii="Arial" w:hAnsi="Arial" w:cs="Arial"/>
          <w:sz w:val="20"/>
          <w:szCs w:val="20"/>
        </w:rPr>
      </w:pPr>
    </w:p>
    <w:p w:rsidR="00F44F65" w:rsidRDefault="00F44F65" w:rsidP="004202A0">
      <w:pPr>
        <w:jc w:val="center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C44396" w:rsidRPr="008B72D7" w:rsidRDefault="00F44F65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BB09F82" wp14:editId="2523255E">
            <wp:extent cx="3585600" cy="389520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81" r="-8" b="29530"/>
                    <a:stretch/>
                  </pic:blipFill>
                  <pic:spPr bwMode="auto">
                    <a:xfrm>
                      <a:off x="0" y="0"/>
                      <a:ext cx="3585600" cy="3895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44396" w:rsidRPr="008B72D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28AC" w:rsidRDefault="005C28AC">
      <w:r>
        <w:separator/>
      </w:r>
    </w:p>
  </w:endnote>
  <w:endnote w:type="continuationSeparator" w:id="0">
    <w:p w:rsidR="005C28AC" w:rsidRDefault="005C28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28AC" w:rsidRDefault="005C28AC">
      <w:r>
        <w:separator/>
      </w:r>
    </w:p>
  </w:footnote>
  <w:footnote w:type="continuationSeparator" w:id="0">
    <w:p w:rsidR="005C28AC" w:rsidRDefault="005C28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FF0674">
      <w:rPr>
        <w:rFonts w:ascii="Arial" w:hAnsi="Arial" w:cs="Arial"/>
        <w:b/>
        <w:sz w:val="20"/>
        <w:szCs w:val="20"/>
        <w:u w:val="single"/>
      </w:rPr>
      <w:t>1</w:t>
    </w:r>
    <w:r w:rsidR="008F4088">
      <w:rPr>
        <w:rFonts w:ascii="Arial" w:hAnsi="Arial" w:cs="Arial"/>
        <w:b/>
        <w:sz w:val="20"/>
        <w:szCs w:val="20"/>
        <w:u w:val="single"/>
      </w:rPr>
      <w:t>61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44F6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44F6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99B"/>
    <w:rsid w:val="00024FD3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8076E"/>
    <w:rsid w:val="00080CD5"/>
    <w:rsid w:val="00081A1D"/>
    <w:rsid w:val="00082E7C"/>
    <w:rsid w:val="000833E3"/>
    <w:rsid w:val="0008566E"/>
    <w:rsid w:val="000865E9"/>
    <w:rsid w:val="000870D8"/>
    <w:rsid w:val="0008763F"/>
    <w:rsid w:val="0009080E"/>
    <w:rsid w:val="00090F2B"/>
    <w:rsid w:val="000919BE"/>
    <w:rsid w:val="00094490"/>
    <w:rsid w:val="0009480B"/>
    <w:rsid w:val="00094C60"/>
    <w:rsid w:val="000958D5"/>
    <w:rsid w:val="000966C9"/>
    <w:rsid w:val="00097CAE"/>
    <w:rsid w:val="000A31D8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7B0F"/>
    <w:rsid w:val="000F12A2"/>
    <w:rsid w:val="000F41D1"/>
    <w:rsid w:val="000F497A"/>
    <w:rsid w:val="000F4E40"/>
    <w:rsid w:val="000F578F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29CF"/>
    <w:rsid w:val="00123251"/>
    <w:rsid w:val="00123D52"/>
    <w:rsid w:val="001258F2"/>
    <w:rsid w:val="00126549"/>
    <w:rsid w:val="0012767E"/>
    <w:rsid w:val="00130FFD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C6ACB"/>
    <w:rsid w:val="001C7920"/>
    <w:rsid w:val="001D0DEB"/>
    <w:rsid w:val="001D2AE1"/>
    <w:rsid w:val="001D5E4A"/>
    <w:rsid w:val="001D63CB"/>
    <w:rsid w:val="001E2AD9"/>
    <w:rsid w:val="001E2E0F"/>
    <w:rsid w:val="001E561E"/>
    <w:rsid w:val="001E7344"/>
    <w:rsid w:val="001F0A73"/>
    <w:rsid w:val="001F13C3"/>
    <w:rsid w:val="001F3A25"/>
    <w:rsid w:val="001F469A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6E8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5142"/>
    <w:rsid w:val="00285756"/>
    <w:rsid w:val="00287E47"/>
    <w:rsid w:val="00294DFF"/>
    <w:rsid w:val="00295B4D"/>
    <w:rsid w:val="0029679B"/>
    <w:rsid w:val="002A1A78"/>
    <w:rsid w:val="002A502E"/>
    <w:rsid w:val="002A531E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3692"/>
    <w:rsid w:val="002C386A"/>
    <w:rsid w:val="002C435F"/>
    <w:rsid w:val="002C465C"/>
    <w:rsid w:val="002C4B2B"/>
    <w:rsid w:val="002C5C70"/>
    <w:rsid w:val="002C6467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63B1"/>
    <w:rsid w:val="003267DC"/>
    <w:rsid w:val="00330657"/>
    <w:rsid w:val="003309BD"/>
    <w:rsid w:val="003320B4"/>
    <w:rsid w:val="00332720"/>
    <w:rsid w:val="003334EF"/>
    <w:rsid w:val="00333F9A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71B4"/>
    <w:rsid w:val="00347C95"/>
    <w:rsid w:val="00347D5E"/>
    <w:rsid w:val="003516FA"/>
    <w:rsid w:val="00354368"/>
    <w:rsid w:val="0036224C"/>
    <w:rsid w:val="003630BF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A99"/>
    <w:rsid w:val="003C1F4C"/>
    <w:rsid w:val="003C2928"/>
    <w:rsid w:val="003C6E02"/>
    <w:rsid w:val="003D121B"/>
    <w:rsid w:val="003D1C23"/>
    <w:rsid w:val="003D1DE4"/>
    <w:rsid w:val="003D29D0"/>
    <w:rsid w:val="003D68F7"/>
    <w:rsid w:val="003D77B2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D44"/>
    <w:rsid w:val="003F0EE8"/>
    <w:rsid w:val="003F1AFC"/>
    <w:rsid w:val="003F3262"/>
    <w:rsid w:val="003F4784"/>
    <w:rsid w:val="003F643F"/>
    <w:rsid w:val="003F702A"/>
    <w:rsid w:val="003F7238"/>
    <w:rsid w:val="0040029B"/>
    <w:rsid w:val="004006D0"/>
    <w:rsid w:val="0040329C"/>
    <w:rsid w:val="00404DAE"/>
    <w:rsid w:val="00405BC2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CD3"/>
    <w:rsid w:val="0045630E"/>
    <w:rsid w:val="00456C46"/>
    <w:rsid w:val="0046218B"/>
    <w:rsid w:val="004641BB"/>
    <w:rsid w:val="00464586"/>
    <w:rsid w:val="00467C99"/>
    <w:rsid w:val="00467F6A"/>
    <w:rsid w:val="00472A82"/>
    <w:rsid w:val="004741EA"/>
    <w:rsid w:val="00480B40"/>
    <w:rsid w:val="00480C38"/>
    <w:rsid w:val="00481F91"/>
    <w:rsid w:val="00483569"/>
    <w:rsid w:val="00485AD4"/>
    <w:rsid w:val="004874CC"/>
    <w:rsid w:val="00487D64"/>
    <w:rsid w:val="00493115"/>
    <w:rsid w:val="00494C8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07BBA"/>
    <w:rsid w:val="00513E4E"/>
    <w:rsid w:val="00516018"/>
    <w:rsid w:val="00517F17"/>
    <w:rsid w:val="00520DC2"/>
    <w:rsid w:val="00522230"/>
    <w:rsid w:val="00524669"/>
    <w:rsid w:val="00524BDF"/>
    <w:rsid w:val="005259EF"/>
    <w:rsid w:val="00526956"/>
    <w:rsid w:val="00533862"/>
    <w:rsid w:val="005369A9"/>
    <w:rsid w:val="00537660"/>
    <w:rsid w:val="00542307"/>
    <w:rsid w:val="0054400F"/>
    <w:rsid w:val="00544651"/>
    <w:rsid w:val="0054472B"/>
    <w:rsid w:val="00551860"/>
    <w:rsid w:val="00553A1C"/>
    <w:rsid w:val="005559DC"/>
    <w:rsid w:val="00556273"/>
    <w:rsid w:val="00560A5F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500C"/>
    <w:rsid w:val="00585D69"/>
    <w:rsid w:val="005865DD"/>
    <w:rsid w:val="005868AE"/>
    <w:rsid w:val="00591A33"/>
    <w:rsid w:val="0059542E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28AC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29E7"/>
    <w:rsid w:val="006133C8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71EC"/>
    <w:rsid w:val="006426AE"/>
    <w:rsid w:val="006428D3"/>
    <w:rsid w:val="00643032"/>
    <w:rsid w:val="006453F1"/>
    <w:rsid w:val="006527C6"/>
    <w:rsid w:val="006534C7"/>
    <w:rsid w:val="006540D2"/>
    <w:rsid w:val="006563E1"/>
    <w:rsid w:val="00657250"/>
    <w:rsid w:val="006613FB"/>
    <w:rsid w:val="00662A35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81021"/>
    <w:rsid w:val="00681661"/>
    <w:rsid w:val="00681E87"/>
    <w:rsid w:val="00682E6E"/>
    <w:rsid w:val="00683B5C"/>
    <w:rsid w:val="00684F5A"/>
    <w:rsid w:val="006874AB"/>
    <w:rsid w:val="00690766"/>
    <w:rsid w:val="00691CF5"/>
    <w:rsid w:val="0069312F"/>
    <w:rsid w:val="0069499B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4AA1"/>
    <w:rsid w:val="006B50C1"/>
    <w:rsid w:val="006B554F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447"/>
    <w:rsid w:val="006D5F56"/>
    <w:rsid w:val="006D6F7D"/>
    <w:rsid w:val="006D75F7"/>
    <w:rsid w:val="006D7B0C"/>
    <w:rsid w:val="006E39FB"/>
    <w:rsid w:val="006E3DFD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1F01"/>
    <w:rsid w:val="007152B1"/>
    <w:rsid w:val="00715F74"/>
    <w:rsid w:val="00722FB9"/>
    <w:rsid w:val="00724BA6"/>
    <w:rsid w:val="007258F8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7141"/>
    <w:rsid w:val="00737FD0"/>
    <w:rsid w:val="00741E9A"/>
    <w:rsid w:val="0074256A"/>
    <w:rsid w:val="0075099D"/>
    <w:rsid w:val="00752E01"/>
    <w:rsid w:val="007540DE"/>
    <w:rsid w:val="007570D2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C09"/>
    <w:rsid w:val="007B32B5"/>
    <w:rsid w:val="007B6BFD"/>
    <w:rsid w:val="007C1BCE"/>
    <w:rsid w:val="007C3B19"/>
    <w:rsid w:val="007C49E0"/>
    <w:rsid w:val="007C4A7F"/>
    <w:rsid w:val="007C4F49"/>
    <w:rsid w:val="007D0145"/>
    <w:rsid w:val="007D1368"/>
    <w:rsid w:val="007D22FC"/>
    <w:rsid w:val="007D39FD"/>
    <w:rsid w:val="007D5C56"/>
    <w:rsid w:val="007D6535"/>
    <w:rsid w:val="007D65FE"/>
    <w:rsid w:val="007D6D7A"/>
    <w:rsid w:val="007E348D"/>
    <w:rsid w:val="007E37FE"/>
    <w:rsid w:val="007E3F69"/>
    <w:rsid w:val="007F0DA6"/>
    <w:rsid w:val="007F1B01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23AD"/>
    <w:rsid w:val="008306F7"/>
    <w:rsid w:val="00831940"/>
    <w:rsid w:val="00833E7C"/>
    <w:rsid w:val="00835D12"/>
    <w:rsid w:val="00835DEA"/>
    <w:rsid w:val="008368E0"/>
    <w:rsid w:val="008474F2"/>
    <w:rsid w:val="00855FCB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E1563"/>
    <w:rsid w:val="008E3A18"/>
    <w:rsid w:val="008E41D3"/>
    <w:rsid w:val="008E62F0"/>
    <w:rsid w:val="008E66B0"/>
    <w:rsid w:val="008E7D5C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519"/>
    <w:rsid w:val="00921888"/>
    <w:rsid w:val="0092279E"/>
    <w:rsid w:val="00922964"/>
    <w:rsid w:val="00923875"/>
    <w:rsid w:val="0093316F"/>
    <w:rsid w:val="00940F76"/>
    <w:rsid w:val="00946D25"/>
    <w:rsid w:val="00947841"/>
    <w:rsid w:val="00951205"/>
    <w:rsid w:val="009532A1"/>
    <w:rsid w:val="009546FD"/>
    <w:rsid w:val="00956BA0"/>
    <w:rsid w:val="009572E3"/>
    <w:rsid w:val="009573D7"/>
    <w:rsid w:val="00960EA2"/>
    <w:rsid w:val="009627F8"/>
    <w:rsid w:val="00963D2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4B91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C2CAE"/>
    <w:rsid w:val="009C2F5A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9F55E8"/>
    <w:rsid w:val="009F706C"/>
    <w:rsid w:val="00A00A07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57C1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3590"/>
    <w:rsid w:val="00B17275"/>
    <w:rsid w:val="00B2096A"/>
    <w:rsid w:val="00B2154E"/>
    <w:rsid w:val="00B21A3E"/>
    <w:rsid w:val="00B27C3E"/>
    <w:rsid w:val="00B30B05"/>
    <w:rsid w:val="00B30CD2"/>
    <w:rsid w:val="00B30FE2"/>
    <w:rsid w:val="00B319C5"/>
    <w:rsid w:val="00B35110"/>
    <w:rsid w:val="00B35FFE"/>
    <w:rsid w:val="00B36364"/>
    <w:rsid w:val="00B37041"/>
    <w:rsid w:val="00B37476"/>
    <w:rsid w:val="00B42467"/>
    <w:rsid w:val="00B4270C"/>
    <w:rsid w:val="00B43D0B"/>
    <w:rsid w:val="00B44027"/>
    <w:rsid w:val="00B46058"/>
    <w:rsid w:val="00B501D3"/>
    <w:rsid w:val="00B50E3F"/>
    <w:rsid w:val="00B54B4D"/>
    <w:rsid w:val="00B57010"/>
    <w:rsid w:val="00B5727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47FD"/>
    <w:rsid w:val="00B84CDE"/>
    <w:rsid w:val="00B85F3F"/>
    <w:rsid w:val="00B930C8"/>
    <w:rsid w:val="00B93392"/>
    <w:rsid w:val="00B94003"/>
    <w:rsid w:val="00B96B8B"/>
    <w:rsid w:val="00BA0C6E"/>
    <w:rsid w:val="00BA1565"/>
    <w:rsid w:val="00BA36B8"/>
    <w:rsid w:val="00BA3739"/>
    <w:rsid w:val="00BA74B7"/>
    <w:rsid w:val="00BA7FF2"/>
    <w:rsid w:val="00BB03C8"/>
    <w:rsid w:val="00BB3F3E"/>
    <w:rsid w:val="00BB6C2A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8C"/>
    <w:rsid w:val="00C152F1"/>
    <w:rsid w:val="00C15777"/>
    <w:rsid w:val="00C172AE"/>
    <w:rsid w:val="00C23EA0"/>
    <w:rsid w:val="00C2506C"/>
    <w:rsid w:val="00C2536E"/>
    <w:rsid w:val="00C259DC"/>
    <w:rsid w:val="00C25D1F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79EB"/>
    <w:rsid w:val="00C6361C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3C97"/>
    <w:rsid w:val="00C8678E"/>
    <w:rsid w:val="00C869D8"/>
    <w:rsid w:val="00C87CD5"/>
    <w:rsid w:val="00C91F15"/>
    <w:rsid w:val="00C924B3"/>
    <w:rsid w:val="00C928AF"/>
    <w:rsid w:val="00C9593C"/>
    <w:rsid w:val="00C963A7"/>
    <w:rsid w:val="00C97B93"/>
    <w:rsid w:val="00CA0FF1"/>
    <w:rsid w:val="00CA2CC2"/>
    <w:rsid w:val="00CA66AD"/>
    <w:rsid w:val="00CA759E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C764E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4A66"/>
    <w:rsid w:val="00CF5E51"/>
    <w:rsid w:val="00CF602B"/>
    <w:rsid w:val="00D00F56"/>
    <w:rsid w:val="00D02C65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5074F"/>
    <w:rsid w:val="00D507D5"/>
    <w:rsid w:val="00D51699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A3B"/>
    <w:rsid w:val="00D66CF3"/>
    <w:rsid w:val="00D70B95"/>
    <w:rsid w:val="00D71F7B"/>
    <w:rsid w:val="00D72655"/>
    <w:rsid w:val="00D74D73"/>
    <w:rsid w:val="00D75627"/>
    <w:rsid w:val="00D7594E"/>
    <w:rsid w:val="00D76B58"/>
    <w:rsid w:val="00D76C5A"/>
    <w:rsid w:val="00D773AB"/>
    <w:rsid w:val="00D77980"/>
    <w:rsid w:val="00D77CC8"/>
    <w:rsid w:val="00D80411"/>
    <w:rsid w:val="00D80929"/>
    <w:rsid w:val="00D82087"/>
    <w:rsid w:val="00D83191"/>
    <w:rsid w:val="00D8365B"/>
    <w:rsid w:val="00D84E66"/>
    <w:rsid w:val="00D864F8"/>
    <w:rsid w:val="00D93843"/>
    <w:rsid w:val="00D94B1B"/>
    <w:rsid w:val="00D95F60"/>
    <w:rsid w:val="00DA0400"/>
    <w:rsid w:val="00DA069F"/>
    <w:rsid w:val="00DA1265"/>
    <w:rsid w:val="00DA3CE6"/>
    <w:rsid w:val="00DA4755"/>
    <w:rsid w:val="00DA5EB9"/>
    <w:rsid w:val="00DA70ED"/>
    <w:rsid w:val="00DA734E"/>
    <w:rsid w:val="00DB0990"/>
    <w:rsid w:val="00DB12AE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C7A"/>
    <w:rsid w:val="00DE791E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16F1"/>
    <w:rsid w:val="00E32049"/>
    <w:rsid w:val="00E336D0"/>
    <w:rsid w:val="00E4414A"/>
    <w:rsid w:val="00E4557E"/>
    <w:rsid w:val="00E4620B"/>
    <w:rsid w:val="00E5107C"/>
    <w:rsid w:val="00E51448"/>
    <w:rsid w:val="00E5184E"/>
    <w:rsid w:val="00E5207A"/>
    <w:rsid w:val="00E52CC5"/>
    <w:rsid w:val="00E52EC4"/>
    <w:rsid w:val="00E600E1"/>
    <w:rsid w:val="00E624D5"/>
    <w:rsid w:val="00E66CFD"/>
    <w:rsid w:val="00E721EC"/>
    <w:rsid w:val="00E74743"/>
    <w:rsid w:val="00E754FF"/>
    <w:rsid w:val="00E774AD"/>
    <w:rsid w:val="00E8023F"/>
    <w:rsid w:val="00E83C32"/>
    <w:rsid w:val="00E8514C"/>
    <w:rsid w:val="00E86C30"/>
    <w:rsid w:val="00E90791"/>
    <w:rsid w:val="00E90C30"/>
    <w:rsid w:val="00E915C0"/>
    <w:rsid w:val="00E9160E"/>
    <w:rsid w:val="00E91D31"/>
    <w:rsid w:val="00E95A01"/>
    <w:rsid w:val="00E97702"/>
    <w:rsid w:val="00EA1225"/>
    <w:rsid w:val="00EA3531"/>
    <w:rsid w:val="00EA6F8E"/>
    <w:rsid w:val="00EB04D6"/>
    <w:rsid w:val="00EB12BA"/>
    <w:rsid w:val="00EB151E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5904"/>
    <w:rsid w:val="00EC7ADB"/>
    <w:rsid w:val="00ED2065"/>
    <w:rsid w:val="00ED265B"/>
    <w:rsid w:val="00ED2AE2"/>
    <w:rsid w:val="00ED2C10"/>
    <w:rsid w:val="00EE050C"/>
    <w:rsid w:val="00EE050F"/>
    <w:rsid w:val="00EE373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98B"/>
    <w:rsid w:val="00F44F65"/>
    <w:rsid w:val="00F451F6"/>
    <w:rsid w:val="00F46ED2"/>
    <w:rsid w:val="00F506FD"/>
    <w:rsid w:val="00F5150F"/>
    <w:rsid w:val="00F51E52"/>
    <w:rsid w:val="00F5270D"/>
    <w:rsid w:val="00F53ED4"/>
    <w:rsid w:val="00F5415A"/>
    <w:rsid w:val="00F54A7D"/>
    <w:rsid w:val="00F5519A"/>
    <w:rsid w:val="00F622AA"/>
    <w:rsid w:val="00F62781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61D3"/>
    <w:rsid w:val="00FC084A"/>
    <w:rsid w:val="00FC182F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E7937"/>
    <w:rsid w:val="00FF0674"/>
    <w:rsid w:val="00FF1189"/>
    <w:rsid w:val="00FF2763"/>
    <w:rsid w:val="00FF2949"/>
    <w:rsid w:val="00FF3BD0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CD3D57-9830-4AE2-B0D3-98BDD09490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25</TotalTime>
  <Pages>2</Pages>
  <Words>162</Words>
  <Characters>876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36</cp:revision>
  <cp:lastPrinted>2017-10-30T13:56:00Z</cp:lastPrinted>
  <dcterms:created xsi:type="dcterms:W3CDTF">2018-02-02T17:53:00Z</dcterms:created>
  <dcterms:modified xsi:type="dcterms:W3CDTF">2018-02-02T18:18:00Z</dcterms:modified>
</cp:coreProperties>
</file>