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741C9C">
        <w:rPr>
          <w:rFonts w:ascii="Arial" w:hAnsi="Arial" w:cs="Arial"/>
          <w:b/>
          <w:caps/>
          <w:sz w:val="28"/>
          <w:szCs w:val="28"/>
        </w:rPr>
        <w:t>6</w:t>
      </w:r>
      <w:r w:rsidR="00615581">
        <w:rPr>
          <w:rFonts w:ascii="Arial" w:hAnsi="Arial" w:cs="Arial"/>
          <w:b/>
          <w:caps/>
          <w:sz w:val="28"/>
          <w:szCs w:val="28"/>
        </w:rPr>
        <w:t>3</w:t>
      </w:r>
      <w:r w:rsidR="00CA42F8">
        <w:rPr>
          <w:rFonts w:ascii="Arial" w:hAnsi="Arial" w:cs="Arial"/>
          <w:b/>
          <w:caps/>
          <w:sz w:val="28"/>
          <w:szCs w:val="28"/>
        </w:rPr>
        <w:t>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22CA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741C9C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741C9C">
              <w:rPr>
                <w:rFonts w:ascii="Arial" w:hAnsi="Arial" w:cs="Arial"/>
                <w:sz w:val="20"/>
                <w:szCs w:val="20"/>
              </w:rPr>
              <w:t xml:space="preserve">providências visando à execução dos serviços de capina e limpeza nas margens da Estrada Municipal </w:t>
            </w:r>
            <w:proofErr w:type="spellStart"/>
            <w:r w:rsidR="00741C9C">
              <w:rPr>
                <w:rFonts w:ascii="Arial" w:hAnsi="Arial" w:cs="Arial"/>
                <w:sz w:val="20"/>
                <w:szCs w:val="20"/>
              </w:rPr>
              <w:t>Biagino</w:t>
            </w:r>
            <w:proofErr w:type="spellEnd"/>
            <w:r w:rsidR="00741C9C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741C9C">
              <w:rPr>
                <w:rFonts w:ascii="Arial" w:hAnsi="Arial" w:cs="Arial"/>
                <w:sz w:val="20"/>
                <w:szCs w:val="20"/>
              </w:rPr>
              <w:t>C</w:t>
            </w:r>
            <w:r w:rsidR="00681687">
              <w:rPr>
                <w:rFonts w:ascii="Arial" w:hAnsi="Arial" w:cs="Arial"/>
                <w:sz w:val="20"/>
                <w:szCs w:val="20"/>
              </w:rPr>
              <w:t>h</w:t>
            </w:r>
            <w:r w:rsidR="00741C9C">
              <w:rPr>
                <w:rFonts w:ascii="Arial" w:hAnsi="Arial" w:cs="Arial"/>
                <w:sz w:val="20"/>
                <w:szCs w:val="20"/>
              </w:rPr>
              <w:t>ieffi</w:t>
            </w:r>
            <w:proofErr w:type="spellEnd"/>
            <w:r w:rsidR="00741C9C">
              <w:rPr>
                <w:rFonts w:ascii="Arial" w:hAnsi="Arial" w:cs="Arial"/>
                <w:sz w:val="20"/>
                <w:szCs w:val="20"/>
              </w:rPr>
              <w:t>, em toda a sua extensão, no Bairro Pagador Andrade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6141F9" w:rsidRPr="006141F9">
        <w:rPr>
          <w:rFonts w:ascii="Arial" w:hAnsi="Arial" w:cs="Arial"/>
        </w:rPr>
        <w:t xml:space="preserve">à </w:t>
      </w:r>
      <w:r w:rsidR="00CD0974" w:rsidRPr="00CD0974">
        <w:rPr>
          <w:rFonts w:ascii="Arial" w:hAnsi="Arial" w:cs="Arial"/>
        </w:rPr>
        <w:t xml:space="preserve">execução dos serviços de capina e limpeza nas margens da Estrada Municipal </w:t>
      </w:r>
      <w:proofErr w:type="spellStart"/>
      <w:r w:rsidR="00CD0974" w:rsidRPr="00CD0974">
        <w:rPr>
          <w:rFonts w:ascii="Arial" w:hAnsi="Arial" w:cs="Arial"/>
        </w:rPr>
        <w:t>Biagino</w:t>
      </w:r>
      <w:proofErr w:type="spellEnd"/>
      <w:r w:rsidR="00CD0974" w:rsidRPr="00CD0974">
        <w:rPr>
          <w:rFonts w:ascii="Arial" w:hAnsi="Arial" w:cs="Arial"/>
        </w:rPr>
        <w:t xml:space="preserve"> </w:t>
      </w:r>
      <w:proofErr w:type="spellStart"/>
      <w:r w:rsidR="00CD0974" w:rsidRPr="00CD0974">
        <w:rPr>
          <w:rFonts w:ascii="Arial" w:hAnsi="Arial" w:cs="Arial"/>
        </w:rPr>
        <w:t>C</w:t>
      </w:r>
      <w:r w:rsidR="00681687">
        <w:rPr>
          <w:rFonts w:ascii="Arial" w:hAnsi="Arial" w:cs="Arial"/>
        </w:rPr>
        <w:t>h</w:t>
      </w:r>
      <w:r w:rsidR="00CD0974" w:rsidRPr="00CD0974">
        <w:rPr>
          <w:rFonts w:ascii="Arial" w:hAnsi="Arial" w:cs="Arial"/>
        </w:rPr>
        <w:t>ieffi</w:t>
      </w:r>
      <w:proofErr w:type="spellEnd"/>
      <w:r w:rsidR="00CD0974" w:rsidRPr="00CD0974">
        <w:rPr>
          <w:rFonts w:ascii="Arial" w:hAnsi="Arial" w:cs="Arial"/>
        </w:rPr>
        <w:t>, em toda a sua extensão, no Bairro Paga</w:t>
      </w:r>
      <w:bookmarkStart w:id="0" w:name="_GoBack"/>
      <w:bookmarkEnd w:id="0"/>
      <w:r w:rsidR="00CD0974" w:rsidRPr="00CD0974">
        <w:rPr>
          <w:rFonts w:ascii="Arial" w:hAnsi="Arial" w:cs="Arial"/>
        </w:rPr>
        <w:t>dor Andrade</w:t>
      </w:r>
      <w:r w:rsidR="006712FC">
        <w:rPr>
          <w:rFonts w:ascii="Arial" w:hAnsi="Arial" w:cs="Arial"/>
        </w:rPr>
        <w:t>.</w:t>
      </w:r>
    </w:p>
    <w:p w:rsidR="00E55CB7" w:rsidRDefault="001349B3" w:rsidP="006B38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349B3">
        <w:rPr>
          <w:rFonts w:ascii="Arial" w:hAnsi="Arial" w:cs="Arial"/>
        </w:rPr>
        <w:t>Conforme a</w:t>
      </w:r>
      <w:r w:rsidR="00D76B07">
        <w:rPr>
          <w:rFonts w:ascii="Arial" w:hAnsi="Arial" w:cs="Arial"/>
        </w:rPr>
        <w:t>s</w:t>
      </w:r>
      <w:r w:rsidRPr="001349B3">
        <w:rPr>
          <w:rFonts w:ascii="Arial" w:hAnsi="Arial" w:cs="Arial"/>
        </w:rPr>
        <w:t xml:space="preserve"> foto</w:t>
      </w:r>
      <w:r w:rsidR="00D76B07">
        <w:rPr>
          <w:rFonts w:ascii="Arial" w:hAnsi="Arial" w:cs="Arial"/>
        </w:rPr>
        <w:t>s</w:t>
      </w:r>
      <w:r w:rsidRPr="001349B3">
        <w:rPr>
          <w:rFonts w:ascii="Arial" w:hAnsi="Arial" w:cs="Arial"/>
        </w:rPr>
        <w:t xml:space="preserve"> em anexo, </w:t>
      </w:r>
      <w:r w:rsidR="00D76B07" w:rsidRPr="00D76B07">
        <w:rPr>
          <w:rFonts w:ascii="Arial" w:hAnsi="Arial" w:cs="Arial"/>
        </w:rPr>
        <w:t xml:space="preserve">todo o entorno da </w:t>
      </w:r>
      <w:r w:rsidR="00D76B07">
        <w:rPr>
          <w:rFonts w:ascii="Arial" w:hAnsi="Arial" w:cs="Arial"/>
        </w:rPr>
        <w:t xml:space="preserve">referida </w:t>
      </w:r>
      <w:r w:rsidR="00D76B07" w:rsidRPr="00D76B07">
        <w:rPr>
          <w:rFonts w:ascii="Arial" w:hAnsi="Arial" w:cs="Arial"/>
        </w:rPr>
        <w:t xml:space="preserve">estrada </w:t>
      </w:r>
      <w:r w:rsidR="00D76B07">
        <w:rPr>
          <w:rFonts w:ascii="Arial" w:hAnsi="Arial" w:cs="Arial"/>
        </w:rPr>
        <w:t xml:space="preserve">se </w:t>
      </w:r>
      <w:r w:rsidR="00D76B07" w:rsidRPr="00D76B07">
        <w:rPr>
          <w:rFonts w:ascii="Arial" w:hAnsi="Arial" w:cs="Arial"/>
        </w:rPr>
        <w:t xml:space="preserve">encontra com mato alto, inclusive os pontos de ônibus, afetando a visibilidade das placas de sinalização e causando insegurança àqueles que fazem o trajeto, ou necessitam aguardar </w:t>
      </w:r>
      <w:r w:rsidR="00D76B07">
        <w:rPr>
          <w:rFonts w:ascii="Arial" w:hAnsi="Arial" w:cs="Arial"/>
        </w:rPr>
        <w:t>pelos</w:t>
      </w:r>
      <w:r w:rsidR="00D76B07" w:rsidRPr="00D76B07">
        <w:rPr>
          <w:rFonts w:ascii="Arial" w:hAnsi="Arial" w:cs="Arial"/>
        </w:rPr>
        <w:t xml:space="preserve"> transportes coletivos</w:t>
      </w:r>
      <w:r w:rsidR="00570176" w:rsidRPr="00570176">
        <w:rPr>
          <w:rFonts w:ascii="Arial" w:hAnsi="Arial" w:cs="Arial"/>
        </w:rPr>
        <w:t xml:space="preserve">, o que faz necessária </w:t>
      </w:r>
      <w:r w:rsidR="000266C8">
        <w:rPr>
          <w:rFonts w:ascii="Arial" w:hAnsi="Arial" w:cs="Arial"/>
        </w:rPr>
        <w:t>um</w:t>
      </w:r>
      <w:r w:rsidR="00570176" w:rsidRPr="00570176">
        <w:rPr>
          <w:rFonts w:ascii="Arial" w:hAnsi="Arial" w:cs="Arial"/>
        </w:rPr>
        <w:t>a intervenção no local</w:t>
      </w:r>
      <w:r w:rsidR="000266C8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550AE7">
        <w:rPr>
          <w:rFonts w:ascii="Arial" w:hAnsi="Arial" w:cs="Arial"/>
        </w:rPr>
        <w:t>14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DD0F1A">
        <w:rPr>
          <w:rFonts w:ascii="Arial" w:hAnsi="Arial" w:cs="Arial"/>
        </w:rPr>
        <w:t>març</w:t>
      </w:r>
      <w:r w:rsidR="007D0145">
        <w:rPr>
          <w:rFonts w:ascii="Arial" w:hAnsi="Arial" w:cs="Arial"/>
        </w:rPr>
        <w:t>o</w:t>
      </w:r>
      <w:r w:rsidR="004A28FE"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596AF1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461C43" w:rsidRDefault="00461C43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461C43" w:rsidRPr="00E95F2A" w:rsidRDefault="00E95F2A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98E0478" wp14:editId="534C207B">
            <wp:extent cx="4672800" cy="2628000"/>
            <wp:effectExtent l="0" t="0" r="0" b="127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2800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F2A" w:rsidRPr="00E95F2A" w:rsidRDefault="00E95F2A" w:rsidP="004202A0">
      <w:pPr>
        <w:jc w:val="center"/>
        <w:rPr>
          <w:rFonts w:ascii="Arial" w:hAnsi="Arial" w:cs="Arial"/>
          <w:sz w:val="20"/>
          <w:szCs w:val="20"/>
        </w:rPr>
      </w:pPr>
    </w:p>
    <w:p w:rsidR="00E95F2A" w:rsidRPr="00E95F2A" w:rsidRDefault="00E95F2A" w:rsidP="004202A0">
      <w:pPr>
        <w:jc w:val="center"/>
        <w:rPr>
          <w:rFonts w:ascii="Arial" w:hAnsi="Arial" w:cs="Arial"/>
          <w:sz w:val="20"/>
          <w:szCs w:val="20"/>
        </w:rPr>
      </w:pPr>
      <w:r w:rsidRPr="00E95F2A">
        <w:rPr>
          <w:noProof/>
          <w:sz w:val="20"/>
          <w:szCs w:val="20"/>
        </w:rPr>
        <w:drawing>
          <wp:inline distT="0" distB="0" distL="0" distR="0" wp14:anchorId="4AC5AAE1" wp14:editId="6147A3E8">
            <wp:extent cx="4672800" cy="2628000"/>
            <wp:effectExtent l="0" t="0" r="0" b="127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2800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F2A" w:rsidRPr="00E95F2A" w:rsidRDefault="00E95F2A" w:rsidP="004202A0">
      <w:pPr>
        <w:jc w:val="center"/>
        <w:rPr>
          <w:rFonts w:ascii="Arial" w:hAnsi="Arial" w:cs="Arial"/>
          <w:sz w:val="20"/>
          <w:szCs w:val="20"/>
        </w:rPr>
      </w:pPr>
    </w:p>
    <w:p w:rsidR="00461C43" w:rsidRPr="00E95F2A" w:rsidRDefault="00E95F2A" w:rsidP="004202A0">
      <w:pPr>
        <w:jc w:val="center"/>
        <w:rPr>
          <w:rFonts w:ascii="Arial" w:hAnsi="Arial" w:cs="Arial"/>
          <w:sz w:val="20"/>
          <w:szCs w:val="20"/>
        </w:rPr>
      </w:pPr>
      <w:r w:rsidRPr="00E95F2A">
        <w:rPr>
          <w:noProof/>
          <w:sz w:val="20"/>
          <w:szCs w:val="20"/>
        </w:rPr>
        <w:drawing>
          <wp:inline distT="0" distB="0" distL="0" distR="0" wp14:anchorId="7D0ECD30" wp14:editId="7F54E2F1">
            <wp:extent cx="4672800" cy="2628000"/>
            <wp:effectExtent l="0" t="0" r="0" b="127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8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2800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61C43" w:rsidRPr="00E95F2A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0A24" w:rsidRDefault="00920A24">
      <w:r>
        <w:separator/>
      </w:r>
    </w:p>
  </w:endnote>
  <w:endnote w:type="continuationSeparator" w:id="0">
    <w:p w:rsidR="00920A24" w:rsidRDefault="00920A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0A24" w:rsidRDefault="00920A24">
      <w:r>
        <w:separator/>
      </w:r>
    </w:p>
  </w:footnote>
  <w:footnote w:type="continuationSeparator" w:id="0">
    <w:p w:rsidR="00920A24" w:rsidRDefault="00920A2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E95F2A">
      <w:rPr>
        <w:rFonts w:ascii="Arial" w:hAnsi="Arial" w:cs="Arial"/>
        <w:b/>
        <w:sz w:val="20"/>
        <w:szCs w:val="20"/>
        <w:u w:val="single"/>
      </w:rPr>
      <w:t>6</w:t>
    </w:r>
    <w:r w:rsidR="007C00CD">
      <w:rPr>
        <w:rFonts w:ascii="Arial" w:hAnsi="Arial" w:cs="Arial"/>
        <w:b/>
        <w:sz w:val="20"/>
        <w:szCs w:val="20"/>
        <w:u w:val="single"/>
      </w:rPr>
      <w:t>34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F0674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95F2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95F2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2EB"/>
    <w:rsid w:val="0000451A"/>
    <w:rsid w:val="00005CC1"/>
    <w:rsid w:val="0000643F"/>
    <w:rsid w:val="00010B5E"/>
    <w:rsid w:val="00011E0F"/>
    <w:rsid w:val="000122CA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5B2"/>
    <w:rsid w:val="0002399B"/>
    <w:rsid w:val="00024FD3"/>
    <w:rsid w:val="000266C8"/>
    <w:rsid w:val="00026FE9"/>
    <w:rsid w:val="00027E4D"/>
    <w:rsid w:val="00030281"/>
    <w:rsid w:val="00031074"/>
    <w:rsid w:val="00032005"/>
    <w:rsid w:val="00034A23"/>
    <w:rsid w:val="00035354"/>
    <w:rsid w:val="0003763D"/>
    <w:rsid w:val="000410CA"/>
    <w:rsid w:val="000437BF"/>
    <w:rsid w:val="00046B11"/>
    <w:rsid w:val="00046C1B"/>
    <w:rsid w:val="00050141"/>
    <w:rsid w:val="00050D0C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62DFB"/>
    <w:rsid w:val="00070224"/>
    <w:rsid w:val="00074578"/>
    <w:rsid w:val="00075DEB"/>
    <w:rsid w:val="0008076E"/>
    <w:rsid w:val="00080CD5"/>
    <w:rsid w:val="00081A1D"/>
    <w:rsid w:val="00082E7C"/>
    <w:rsid w:val="000833E3"/>
    <w:rsid w:val="0008566E"/>
    <w:rsid w:val="000865E9"/>
    <w:rsid w:val="000870D8"/>
    <w:rsid w:val="0008763F"/>
    <w:rsid w:val="0009080E"/>
    <w:rsid w:val="00090F2B"/>
    <w:rsid w:val="000919BE"/>
    <w:rsid w:val="00092A04"/>
    <w:rsid w:val="00094490"/>
    <w:rsid w:val="0009480B"/>
    <w:rsid w:val="00094C60"/>
    <w:rsid w:val="000958D5"/>
    <w:rsid w:val="000966C9"/>
    <w:rsid w:val="00097CAE"/>
    <w:rsid w:val="00097DB2"/>
    <w:rsid w:val="000A31D8"/>
    <w:rsid w:val="000A3E5F"/>
    <w:rsid w:val="000A52FB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B7F6A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517B"/>
    <w:rsid w:val="000E66F2"/>
    <w:rsid w:val="000E7B0F"/>
    <w:rsid w:val="000F12A2"/>
    <w:rsid w:val="000F41D1"/>
    <w:rsid w:val="000F497A"/>
    <w:rsid w:val="000F4E40"/>
    <w:rsid w:val="000F578F"/>
    <w:rsid w:val="000F5FFF"/>
    <w:rsid w:val="000F6251"/>
    <w:rsid w:val="001001FC"/>
    <w:rsid w:val="00101699"/>
    <w:rsid w:val="00103176"/>
    <w:rsid w:val="00103C62"/>
    <w:rsid w:val="001106C4"/>
    <w:rsid w:val="00110E4B"/>
    <w:rsid w:val="001121CB"/>
    <w:rsid w:val="00112B65"/>
    <w:rsid w:val="001132FB"/>
    <w:rsid w:val="001137A9"/>
    <w:rsid w:val="00117261"/>
    <w:rsid w:val="00117E87"/>
    <w:rsid w:val="00121764"/>
    <w:rsid w:val="00121A66"/>
    <w:rsid w:val="001229CF"/>
    <w:rsid w:val="00123251"/>
    <w:rsid w:val="00123D52"/>
    <w:rsid w:val="001258F2"/>
    <w:rsid w:val="00126549"/>
    <w:rsid w:val="0012767E"/>
    <w:rsid w:val="00130FFD"/>
    <w:rsid w:val="001349B3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6CC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18A"/>
    <w:rsid w:val="001672BF"/>
    <w:rsid w:val="001726DA"/>
    <w:rsid w:val="00172E81"/>
    <w:rsid w:val="00172FA1"/>
    <w:rsid w:val="00173F33"/>
    <w:rsid w:val="001741EE"/>
    <w:rsid w:val="00176C91"/>
    <w:rsid w:val="0017766D"/>
    <w:rsid w:val="00177DA5"/>
    <w:rsid w:val="00181124"/>
    <w:rsid w:val="00181580"/>
    <w:rsid w:val="001817B1"/>
    <w:rsid w:val="001819C7"/>
    <w:rsid w:val="00181CD2"/>
    <w:rsid w:val="00181D4F"/>
    <w:rsid w:val="001828EE"/>
    <w:rsid w:val="00183954"/>
    <w:rsid w:val="00183F33"/>
    <w:rsid w:val="00184084"/>
    <w:rsid w:val="001840E7"/>
    <w:rsid w:val="00185390"/>
    <w:rsid w:val="00185749"/>
    <w:rsid w:val="00190E90"/>
    <w:rsid w:val="00191E04"/>
    <w:rsid w:val="0019204C"/>
    <w:rsid w:val="00192B98"/>
    <w:rsid w:val="00193AD0"/>
    <w:rsid w:val="0019465F"/>
    <w:rsid w:val="00197749"/>
    <w:rsid w:val="00197D27"/>
    <w:rsid w:val="001A09F2"/>
    <w:rsid w:val="001A0CC5"/>
    <w:rsid w:val="001A147B"/>
    <w:rsid w:val="001B0773"/>
    <w:rsid w:val="001B297F"/>
    <w:rsid w:val="001B5827"/>
    <w:rsid w:val="001C04D0"/>
    <w:rsid w:val="001C2A19"/>
    <w:rsid w:val="001C2C04"/>
    <w:rsid w:val="001C6656"/>
    <w:rsid w:val="001C6ACB"/>
    <w:rsid w:val="001C7920"/>
    <w:rsid w:val="001D0DEB"/>
    <w:rsid w:val="001D2AE1"/>
    <w:rsid w:val="001D5E4A"/>
    <w:rsid w:val="001D63CB"/>
    <w:rsid w:val="001D6F42"/>
    <w:rsid w:val="001E2AD9"/>
    <w:rsid w:val="001E2E0F"/>
    <w:rsid w:val="001E561E"/>
    <w:rsid w:val="001E7344"/>
    <w:rsid w:val="001F016C"/>
    <w:rsid w:val="001F0A73"/>
    <w:rsid w:val="001F0C4C"/>
    <w:rsid w:val="001F13C3"/>
    <w:rsid w:val="001F3A25"/>
    <w:rsid w:val="001F469A"/>
    <w:rsid w:val="001F6827"/>
    <w:rsid w:val="001F7384"/>
    <w:rsid w:val="00204C0C"/>
    <w:rsid w:val="00204ED7"/>
    <w:rsid w:val="00206376"/>
    <w:rsid w:val="002069A9"/>
    <w:rsid w:val="00210A8F"/>
    <w:rsid w:val="00210C3A"/>
    <w:rsid w:val="00210F6B"/>
    <w:rsid w:val="00214A08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610F"/>
    <w:rsid w:val="00246E8C"/>
    <w:rsid w:val="00247170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818CB"/>
    <w:rsid w:val="00285142"/>
    <w:rsid w:val="00285756"/>
    <w:rsid w:val="00287E47"/>
    <w:rsid w:val="002913B8"/>
    <w:rsid w:val="00294DFF"/>
    <w:rsid w:val="00295B4D"/>
    <w:rsid w:val="0029679B"/>
    <w:rsid w:val="002A1A78"/>
    <w:rsid w:val="002A3C5A"/>
    <w:rsid w:val="002A502E"/>
    <w:rsid w:val="002A531E"/>
    <w:rsid w:val="002A7434"/>
    <w:rsid w:val="002B5B0A"/>
    <w:rsid w:val="002B7EE6"/>
    <w:rsid w:val="002C0A20"/>
    <w:rsid w:val="002C16E6"/>
    <w:rsid w:val="002C194D"/>
    <w:rsid w:val="002C2250"/>
    <w:rsid w:val="002C2989"/>
    <w:rsid w:val="002C2AE6"/>
    <w:rsid w:val="002C2C91"/>
    <w:rsid w:val="002C3692"/>
    <w:rsid w:val="002C386A"/>
    <w:rsid w:val="002C435F"/>
    <w:rsid w:val="002C465C"/>
    <w:rsid w:val="002C4B2B"/>
    <w:rsid w:val="002C5C70"/>
    <w:rsid w:val="002C6467"/>
    <w:rsid w:val="002C64AD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0BC2"/>
    <w:rsid w:val="002F21B4"/>
    <w:rsid w:val="002F40DB"/>
    <w:rsid w:val="002F47B7"/>
    <w:rsid w:val="002F5108"/>
    <w:rsid w:val="002F63CE"/>
    <w:rsid w:val="002F6CEF"/>
    <w:rsid w:val="0030168E"/>
    <w:rsid w:val="00301DEF"/>
    <w:rsid w:val="003023C7"/>
    <w:rsid w:val="00302EEB"/>
    <w:rsid w:val="00304DBA"/>
    <w:rsid w:val="00305C80"/>
    <w:rsid w:val="003063A5"/>
    <w:rsid w:val="003075BA"/>
    <w:rsid w:val="00311A27"/>
    <w:rsid w:val="003125ED"/>
    <w:rsid w:val="0031295E"/>
    <w:rsid w:val="003162A1"/>
    <w:rsid w:val="00316671"/>
    <w:rsid w:val="00316D75"/>
    <w:rsid w:val="00317C1A"/>
    <w:rsid w:val="00317DB9"/>
    <w:rsid w:val="00320082"/>
    <w:rsid w:val="00320991"/>
    <w:rsid w:val="00320D63"/>
    <w:rsid w:val="003222D9"/>
    <w:rsid w:val="00323F0F"/>
    <w:rsid w:val="00324695"/>
    <w:rsid w:val="00324B63"/>
    <w:rsid w:val="00325B5C"/>
    <w:rsid w:val="00325BFB"/>
    <w:rsid w:val="00325E13"/>
    <w:rsid w:val="003263B1"/>
    <w:rsid w:val="003267DC"/>
    <w:rsid w:val="003275D6"/>
    <w:rsid w:val="00330657"/>
    <w:rsid w:val="003309BD"/>
    <w:rsid w:val="003320B4"/>
    <w:rsid w:val="00332720"/>
    <w:rsid w:val="003334EF"/>
    <w:rsid w:val="00333F9A"/>
    <w:rsid w:val="00334DF4"/>
    <w:rsid w:val="00335C40"/>
    <w:rsid w:val="003409A1"/>
    <w:rsid w:val="0034158C"/>
    <w:rsid w:val="003415EC"/>
    <w:rsid w:val="003426F4"/>
    <w:rsid w:val="00342A4F"/>
    <w:rsid w:val="00343838"/>
    <w:rsid w:val="00345DFD"/>
    <w:rsid w:val="00346880"/>
    <w:rsid w:val="00346AD7"/>
    <w:rsid w:val="003471B4"/>
    <w:rsid w:val="00347C95"/>
    <w:rsid w:val="00347D5E"/>
    <w:rsid w:val="003516FA"/>
    <w:rsid w:val="00354368"/>
    <w:rsid w:val="003602CF"/>
    <w:rsid w:val="0036224C"/>
    <w:rsid w:val="003630BF"/>
    <w:rsid w:val="0036360F"/>
    <w:rsid w:val="00364DC1"/>
    <w:rsid w:val="00364FCD"/>
    <w:rsid w:val="003650EE"/>
    <w:rsid w:val="0037386C"/>
    <w:rsid w:val="00373F57"/>
    <w:rsid w:val="003768E7"/>
    <w:rsid w:val="00377182"/>
    <w:rsid w:val="00377FFE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77BE"/>
    <w:rsid w:val="003A7AE6"/>
    <w:rsid w:val="003B05B7"/>
    <w:rsid w:val="003B091B"/>
    <w:rsid w:val="003B2344"/>
    <w:rsid w:val="003B3E51"/>
    <w:rsid w:val="003B3FC8"/>
    <w:rsid w:val="003B6137"/>
    <w:rsid w:val="003B61DF"/>
    <w:rsid w:val="003B7376"/>
    <w:rsid w:val="003C0A99"/>
    <w:rsid w:val="003C1F4C"/>
    <w:rsid w:val="003C2928"/>
    <w:rsid w:val="003C2AC6"/>
    <w:rsid w:val="003C6E02"/>
    <w:rsid w:val="003D03C4"/>
    <w:rsid w:val="003D121B"/>
    <w:rsid w:val="003D1C23"/>
    <w:rsid w:val="003D1DE4"/>
    <w:rsid w:val="003D29D0"/>
    <w:rsid w:val="003D68F7"/>
    <w:rsid w:val="003D77B2"/>
    <w:rsid w:val="003E0608"/>
    <w:rsid w:val="003E078C"/>
    <w:rsid w:val="003E095C"/>
    <w:rsid w:val="003E188F"/>
    <w:rsid w:val="003E1DED"/>
    <w:rsid w:val="003E46A9"/>
    <w:rsid w:val="003E4D3E"/>
    <w:rsid w:val="003E5F4E"/>
    <w:rsid w:val="003E5FBC"/>
    <w:rsid w:val="003E6088"/>
    <w:rsid w:val="003E6D44"/>
    <w:rsid w:val="003F0EE8"/>
    <w:rsid w:val="003F1AFC"/>
    <w:rsid w:val="003F3262"/>
    <w:rsid w:val="003F4784"/>
    <w:rsid w:val="003F643F"/>
    <w:rsid w:val="003F702A"/>
    <w:rsid w:val="003F7238"/>
    <w:rsid w:val="0040029B"/>
    <w:rsid w:val="004006D0"/>
    <w:rsid w:val="0040329C"/>
    <w:rsid w:val="00404DAE"/>
    <w:rsid w:val="00405BC2"/>
    <w:rsid w:val="00410491"/>
    <w:rsid w:val="004114FA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7F1D"/>
    <w:rsid w:val="004416AF"/>
    <w:rsid w:val="00446913"/>
    <w:rsid w:val="00446EC9"/>
    <w:rsid w:val="004479CC"/>
    <w:rsid w:val="00450A9D"/>
    <w:rsid w:val="00451F8E"/>
    <w:rsid w:val="00452A52"/>
    <w:rsid w:val="00452EBA"/>
    <w:rsid w:val="004557A4"/>
    <w:rsid w:val="00455CD3"/>
    <w:rsid w:val="0045630E"/>
    <w:rsid w:val="00456C46"/>
    <w:rsid w:val="00461C43"/>
    <w:rsid w:val="00461E50"/>
    <w:rsid w:val="0046218B"/>
    <w:rsid w:val="004641BB"/>
    <w:rsid w:val="00464586"/>
    <w:rsid w:val="00464BF5"/>
    <w:rsid w:val="00467C99"/>
    <w:rsid w:val="00467F6A"/>
    <w:rsid w:val="00471E34"/>
    <w:rsid w:val="00472A82"/>
    <w:rsid w:val="004741EA"/>
    <w:rsid w:val="00476D45"/>
    <w:rsid w:val="00480B40"/>
    <w:rsid w:val="00480C38"/>
    <w:rsid w:val="00481560"/>
    <w:rsid w:val="00481F91"/>
    <w:rsid w:val="00483569"/>
    <w:rsid w:val="00485AD4"/>
    <w:rsid w:val="004874CC"/>
    <w:rsid w:val="00487D64"/>
    <w:rsid w:val="00493115"/>
    <w:rsid w:val="00494C8D"/>
    <w:rsid w:val="004A1386"/>
    <w:rsid w:val="004A28FE"/>
    <w:rsid w:val="004A2F78"/>
    <w:rsid w:val="004A7E04"/>
    <w:rsid w:val="004B022E"/>
    <w:rsid w:val="004B1105"/>
    <w:rsid w:val="004B20BE"/>
    <w:rsid w:val="004B306E"/>
    <w:rsid w:val="004B359E"/>
    <w:rsid w:val="004C0204"/>
    <w:rsid w:val="004C1D8E"/>
    <w:rsid w:val="004C2C30"/>
    <w:rsid w:val="004C37C0"/>
    <w:rsid w:val="004C38F7"/>
    <w:rsid w:val="004C4F86"/>
    <w:rsid w:val="004C6C78"/>
    <w:rsid w:val="004C71A8"/>
    <w:rsid w:val="004C71ED"/>
    <w:rsid w:val="004C7C5B"/>
    <w:rsid w:val="004C7F0B"/>
    <w:rsid w:val="004D03F0"/>
    <w:rsid w:val="004D11BC"/>
    <w:rsid w:val="004D3660"/>
    <w:rsid w:val="004D427D"/>
    <w:rsid w:val="004D6132"/>
    <w:rsid w:val="004D7D84"/>
    <w:rsid w:val="004E06ED"/>
    <w:rsid w:val="004E30F2"/>
    <w:rsid w:val="004E46DA"/>
    <w:rsid w:val="004E4F1C"/>
    <w:rsid w:val="004E73BF"/>
    <w:rsid w:val="004E7F01"/>
    <w:rsid w:val="004F24A3"/>
    <w:rsid w:val="004F28E0"/>
    <w:rsid w:val="004F2ACF"/>
    <w:rsid w:val="004F39E9"/>
    <w:rsid w:val="004F5A31"/>
    <w:rsid w:val="004F60CD"/>
    <w:rsid w:val="004F64AA"/>
    <w:rsid w:val="004F6558"/>
    <w:rsid w:val="004F690D"/>
    <w:rsid w:val="004F6A11"/>
    <w:rsid w:val="00500B1C"/>
    <w:rsid w:val="00505357"/>
    <w:rsid w:val="00505FD8"/>
    <w:rsid w:val="00507BBA"/>
    <w:rsid w:val="00513E4E"/>
    <w:rsid w:val="00514DBB"/>
    <w:rsid w:val="00516018"/>
    <w:rsid w:val="00516B39"/>
    <w:rsid w:val="00517F17"/>
    <w:rsid w:val="00520DC2"/>
    <w:rsid w:val="00522230"/>
    <w:rsid w:val="005222B1"/>
    <w:rsid w:val="005236DA"/>
    <w:rsid w:val="00524669"/>
    <w:rsid w:val="00524BDF"/>
    <w:rsid w:val="005259EF"/>
    <w:rsid w:val="00526956"/>
    <w:rsid w:val="00533862"/>
    <w:rsid w:val="00536530"/>
    <w:rsid w:val="005369A9"/>
    <w:rsid w:val="00537660"/>
    <w:rsid w:val="00542307"/>
    <w:rsid w:val="0054400F"/>
    <w:rsid w:val="00544651"/>
    <w:rsid w:val="0054472B"/>
    <w:rsid w:val="00550AE7"/>
    <w:rsid w:val="00551860"/>
    <w:rsid w:val="00553A1C"/>
    <w:rsid w:val="005559DC"/>
    <w:rsid w:val="00556273"/>
    <w:rsid w:val="00560A5F"/>
    <w:rsid w:val="00562BBA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0176"/>
    <w:rsid w:val="00570795"/>
    <w:rsid w:val="00570EC8"/>
    <w:rsid w:val="00571F6D"/>
    <w:rsid w:val="005727D2"/>
    <w:rsid w:val="00572D01"/>
    <w:rsid w:val="00573B86"/>
    <w:rsid w:val="00580475"/>
    <w:rsid w:val="0058109A"/>
    <w:rsid w:val="00581F2E"/>
    <w:rsid w:val="0058331D"/>
    <w:rsid w:val="0058500C"/>
    <w:rsid w:val="00585D69"/>
    <w:rsid w:val="005865DD"/>
    <w:rsid w:val="005868AE"/>
    <w:rsid w:val="00591A33"/>
    <w:rsid w:val="0059542E"/>
    <w:rsid w:val="00596AF1"/>
    <w:rsid w:val="00596F56"/>
    <w:rsid w:val="0059789A"/>
    <w:rsid w:val="005A01D0"/>
    <w:rsid w:val="005A03FA"/>
    <w:rsid w:val="005A0E00"/>
    <w:rsid w:val="005A0F08"/>
    <w:rsid w:val="005A1730"/>
    <w:rsid w:val="005A22C0"/>
    <w:rsid w:val="005A2520"/>
    <w:rsid w:val="005A4607"/>
    <w:rsid w:val="005A6881"/>
    <w:rsid w:val="005A7BCA"/>
    <w:rsid w:val="005B0F0D"/>
    <w:rsid w:val="005B166B"/>
    <w:rsid w:val="005B1678"/>
    <w:rsid w:val="005B172B"/>
    <w:rsid w:val="005B3D21"/>
    <w:rsid w:val="005B4EC0"/>
    <w:rsid w:val="005C14C5"/>
    <w:rsid w:val="005C1D5E"/>
    <w:rsid w:val="005C2413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095B"/>
    <w:rsid w:val="006129E7"/>
    <w:rsid w:val="006133C8"/>
    <w:rsid w:val="006141F9"/>
    <w:rsid w:val="00615581"/>
    <w:rsid w:val="00616CA3"/>
    <w:rsid w:val="00617070"/>
    <w:rsid w:val="00621BE5"/>
    <w:rsid w:val="006242AC"/>
    <w:rsid w:val="00624472"/>
    <w:rsid w:val="0062669B"/>
    <w:rsid w:val="0062702D"/>
    <w:rsid w:val="00627358"/>
    <w:rsid w:val="00630C01"/>
    <w:rsid w:val="0063208F"/>
    <w:rsid w:val="006371EC"/>
    <w:rsid w:val="006426AE"/>
    <w:rsid w:val="006428D3"/>
    <w:rsid w:val="00642BA8"/>
    <w:rsid w:val="00643032"/>
    <w:rsid w:val="006453F1"/>
    <w:rsid w:val="00650962"/>
    <w:rsid w:val="006527C6"/>
    <w:rsid w:val="006534C7"/>
    <w:rsid w:val="006540D2"/>
    <w:rsid w:val="00655BCA"/>
    <w:rsid w:val="006563E1"/>
    <w:rsid w:val="00657250"/>
    <w:rsid w:val="006602A7"/>
    <w:rsid w:val="006613FB"/>
    <w:rsid w:val="00661A7C"/>
    <w:rsid w:val="00662A35"/>
    <w:rsid w:val="00662A74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76F09"/>
    <w:rsid w:val="00681021"/>
    <w:rsid w:val="00681661"/>
    <w:rsid w:val="00681687"/>
    <w:rsid w:val="00681E87"/>
    <w:rsid w:val="00682E6E"/>
    <w:rsid w:val="00683059"/>
    <w:rsid w:val="00683B5C"/>
    <w:rsid w:val="00684F5A"/>
    <w:rsid w:val="006874AB"/>
    <w:rsid w:val="00690766"/>
    <w:rsid w:val="00691270"/>
    <w:rsid w:val="00691CF5"/>
    <w:rsid w:val="0069312F"/>
    <w:rsid w:val="0069499B"/>
    <w:rsid w:val="006949A9"/>
    <w:rsid w:val="00695071"/>
    <w:rsid w:val="006958A1"/>
    <w:rsid w:val="006958BC"/>
    <w:rsid w:val="00696ED8"/>
    <w:rsid w:val="00697BE8"/>
    <w:rsid w:val="006A370D"/>
    <w:rsid w:val="006A386F"/>
    <w:rsid w:val="006A4298"/>
    <w:rsid w:val="006B02E8"/>
    <w:rsid w:val="006B0B8E"/>
    <w:rsid w:val="006B29AF"/>
    <w:rsid w:val="006B2D10"/>
    <w:rsid w:val="006B31D3"/>
    <w:rsid w:val="006B36E2"/>
    <w:rsid w:val="006B3886"/>
    <w:rsid w:val="006B4AA1"/>
    <w:rsid w:val="006B50C1"/>
    <w:rsid w:val="006B554F"/>
    <w:rsid w:val="006B5BB0"/>
    <w:rsid w:val="006B6795"/>
    <w:rsid w:val="006B6F5F"/>
    <w:rsid w:val="006C037B"/>
    <w:rsid w:val="006C1A5F"/>
    <w:rsid w:val="006C2862"/>
    <w:rsid w:val="006C59BC"/>
    <w:rsid w:val="006C64E9"/>
    <w:rsid w:val="006C6797"/>
    <w:rsid w:val="006D0692"/>
    <w:rsid w:val="006D2C9F"/>
    <w:rsid w:val="006D2F6A"/>
    <w:rsid w:val="006D3C12"/>
    <w:rsid w:val="006D41B2"/>
    <w:rsid w:val="006D51F7"/>
    <w:rsid w:val="006D5447"/>
    <w:rsid w:val="006D561A"/>
    <w:rsid w:val="006D5F56"/>
    <w:rsid w:val="006D6F7D"/>
    <w:rsid w:val="006D75F7"/>
    <w:rsid w:val="006D7B0C"/>
    <w:rsid w:val="006E39FB"/>
    <w:rsid w:val="006E3DFD"/>
    <w:rsid w:val="006E4E1F"/>
    <w:rsid w:val="006E5A0C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0753E"/>
    <w:rsid w:val="00711F01"/>
    <w:rsid w:val="007152B1"/>
    <w:rsid w:val="00715F74"/>
    <w:rsid w:val="00722FB9"/>
    <w:rsid w:val="00724300"/>
    <w:rsid w:val="00724BA6"/>
    <w:rsid w:val="007258F8"/>
    <w:rsid w:val="00725E66"/>
    <w:rsid w:val="00727CDB"/>
    <w:rsid w:val="00730A7C"/>
    <w:rsid w:val="00730E4B"/>
    <w:rsid w:val="00730EDF"/>
    <w:rsid w:val="007323F3"/>
    <w:rsid w:val="0073374B"/>
    <w:rsid w:val="007339E0"/>
    <w:rsid w:val="00733DFC"/>
    <w:rsid w:val="0073407F"/>
    <w:rsid w:val="00736EF6"/>
    <w:rsid w:val="00737141"/>
    <w:rsid w:val="00737FD0"/>
    <w:rsid w:val="00741C9C"/>
    <w:rsid w:val="00741E9A"/>
    <w:rsid w:val="0074256A"/>
    <w:rsid w:val="0075099D"/>
    <w:rsid w:val="00752E01"/>
    <w:rsid w:val="007540DE"/>
    <w:rsid w:val="007570D2"/>
    <w:rsid w:val="007608C3"/>
    <w:rsid w:val="00760BDE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87774"/>
    <w:rsid w:val="00790911"/>
    <w:rsid w:val="007910F8"/>
    <w:rsid w:val="00791BC9"/>
    <w:rsid w:val="00792DE3"/>
    <w:rsid w:val="00793124"/>
    <w:rsid w:val="00793CCE"/>
    <w:rsid w:val="007940DB"/>
    <w:rsid w:val="00794AD9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5BD1"/>
    <w:rsid w:val="007A658D"/>
    <w:rsid w:val="007A7898"/>
    <w:rsid w:val="007A7A03"/>
    <w:rsid w:val="007A7C09"/>
    <w:rsid w:val="007B32B5"/>
    <w:rsid w:val="007B6A35"/>
    <w:rsid w:val="007B6BFD"/>
    <w:rsid w:val="007C00CD"/>
    <w:rsid w:val="007C1BCE"/>
    <w:rsid w:val="007C3B19"/>
    <w:rsid w:val="007C3C2C"/>
    <w:rsid w:val="007C49E0"/>
    <w:rsid w:val="007C4A7F"/>
    <w:rsid w:val="007C4F49"/>
    <w:rsid w:val="007C6715"/>
    <w:rsid w:val="007D0145"/>
    <w:rsid w:val="007D1368"/>
    <w:rsid w:val="007D22FC"/>
    <w:rsid w:val="007D39FD"/>
    <w:rsid w:val="007D5C56"/>
    <w:rsid w:val="007D6535"/>
    <w:rsid w:val="007D65FE"/>
    <w:rsid w:val="007D6D7A"/>
    <w:rsid w:val="007E09E6"/>
    <w:rsid w:val="007E348D"/>
    <w:rsid w:val="007E37FE"/>
    <w:rsid w:val="007E3F69"/>
    <w:rsid w:val="007E6F87"/>
    <w:rsid w:val="007F0DA6"/>
    <w:rsid w:val="007F1B01"/>
    <w:rsid w:val="007F2CF9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67B4"/>
    <w:rsid w:val="008077AF"/>
    <w:rsid w:val="008115E9"/>
    <w:rsid w:val="0081633C"/>
    <w:rsid w:val="00820C13"/>
    <w:rsid w:val="008223AD"/>
    <w:rsid w:val="008306F7"/>
    <w:rsid w:val="00830A9F"/>
    <w:rsid w:val="00831940"/>
    <w:rsid w:val="00833E7C"/>
    <w:rsid w:val="00835D12"/>
    <w:rsid w:val="00835DEA"/>
    <w:rsid w:val="008368E0"/>
    <w:rsid w:val="00845FF1"/>
    <w:rsid w:val="008474F2"/>
    <w:rsid w:val="00855FCB"/>
    <w:rsid w:val="008561B5"/>
    <w:rsid w:val="008573AF"/>
    <w:rsid w:val="0086083E"/>
    <w:rsid w:val="00860922"/>
    <w:rsid w:val="00860AD8"/>
    <w:rsid w:val="00860C03"/>
    <w:rsid w:val="00860ED4"/>
    <w:rsid w:val="00861C49"/>
    <w:rsid w:val="00862F5C"/>
    <w:rsid w:val="0086310A"/>
    <w:rsid w:val="008654AF"/>
    <w:rsid w:val="00867000"/>
    <w:rsid w:val="00870302"/>
    <w:rsid w:val="00870972"/>
    <w:rsid w:val="0087340F"/>
    <w:rsid w:val="00873681"/>
    <w:rsid w:val="008740B0"/>
    <w:rsid w:val="008740BA"/>
    <w:rsid w:val="00874FCB"/>
    <w:rsid w:val="008751ED"/>
    <w:rsid w:val="00876A1F"/>
    <w:rsid w:val="00877E50"/>
    <w:rsid w:val="0088032C"/>
    <w:rsid w:val="0088228B"/>
    <w:rsid w:val="00883064"/>
    <w:rsid w:val="00884A00"/>
    <w:rsid w:val="008909A4"/>
    <w:rsid w:val="008953ED"/>
    <w:rsid w:val="00896CCC"/>
    <w:rsid w:val="00897044"/>
    <w:rsid w:val="00897CD3"/>
    <w:rsid w:val="008A0EA8"/>
    <w:rsid w:val="008A0EB2"/>
    <w:rsid w:val="008A1D0E"/>
    <w:rsid w:val="008A1DE0"/>
    <w:rsid w:val="008A2902"/>
    <w:rsid w:val="008A319C"/>
    <w:rsid w:val="008A3613"/>
    <w:rsid w:val="008A394D"/>
    <w:rsid w:val="008A3D5B"/>
    <w:rsid w:val="008B215D"/>
    <w:rsid w:val="008B402C"/>
    <w:rsid w:val="008B668A"/>
    <w:rsid w:val="008B72D7"/>
    <w:rsid w:val="008C21CF"/>
    <w:rsid w:val="008C284C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D655A"/>
    <w:rsid w:val="008E1563"/>
    <w:rsid w:val="008E3A18"/>
    <w:rsid w:val="008E41D3"/>
    <w:rsid w:val="008E62F0"/>
    <w:rsid w:val="008E66B0"/>
    <w:rsid w:val="008E7D5C"/>
    <w:rsid w:val="008F059B"/>
    <w:rsid w:val="008F1591"/>
    <w:rsid w:val="008F2A1E"/>
    <w:rsid w:val="008F4088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6387"/>
    <w:rsid w:val="00917EFB"/>
    <w:rsid w:val="00920A24"/>
    <w:rsid w:val="009212D8"/>
    <w:rsid w:val="00921519"/>
    <w:rsid w:val="00921888"/>
    <w:rsid w:val="0092279E"/>
    <w:rsid w:val="00922964"/>
    <w:rsid w:val="00923875"/>
    <w:rsid w:val="00926FE5"/>
    <w:rsid w:val="0093316F"/>
    <w:rsid w:val="00940F76"/>
    <w:rsid w:val="00946D25"/>
    <w:rsid w:val="00947841"/>
    <w:rsid w:val="00951205"/>
    <w:rsid w:val="009532A1"/>
    <w:rsid w:val="009546FD"/>
    <w:rsid w:val="00954799"/>
    <w:rsid w:val="00956BA0"/>
    <w:rsid w:val="009572E3"/>
    <w:rsid w:val="009573D7"/>
    <w:rsid w:val="00960EA2"/>
    <w:rsid w:val="00961F68"/>
    <w:rsid w:val="009627F8"/>
    <w:rsid w:val="00963D27"/>
    <w:rsid w:val="0096511F"/>
    <w:rsid w:val="0097187E"/>
    <w:rsid w:val="0097283D"/>
    <w:rsid w:val="00972AE7"/>
    <w:rsid w:val="00973597"/>
    <w:rsid w:val="0097398E"/>
    <w:rsid w:val="00974ACD"/>
    <w:rsid w:val="00976227"/>
    <w:rsid w:val="009764A4"/>
    <w:rsid w:val="009768E6"/>
    <w:rsid w:val="00976FC2"/>
    <w:rsid w:val="0097798E"/>
    <w:rsid w:val="00980ADE"/>
    <w:rsid w:val="0098134E"/>
    <w:rsid w:val="00981B2E"/>
    <w:rsid w:val="00982864"/>
    <w:rsid w:val="00982B39"/>
    <w:rsid w:val="00984B91"/>
    <w:rsid w:val="00986353"/>
    <w:rsid w:val="00986A93"/>
    <w:rsid w:val="00992593"/>
    <w:rsid w:val="009937F6"/>
    <w:rsid w:val="00995D7A"/>
    <w:rsid w:val="00995E42"/>
    <w:rsid w:val="00996267"/>
    <w:rsid w:val="009A2792"/>
    <w:rsid w:val="009A2ABD"/>
    <w:rsid w:val="009A4871"/>
    <w:rsid w:val="009A6303"/>
    <w:rsid w:val="009A698C"/>
    <w:rsid w:val="009A6D8A"/>
    <w:rsid w:val="009A7D89"/>
    <w:rsid w:val="009A7DE4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B797C"/>
    <w:rsid w:val="009C2CAE"/>
    <w:rsid w:val="009C2F5A"/>
    <w:rsid w:val="009C3330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D7DF3"/>
    <w:rsid w:val="009E1F05"/>
    <w:rsid w:val="009E4414"/>
    <w:rsid w:val="009E6301"/>
    <w:rsid w:val="009E6B3F"/>
    <w:rsid w:val="009F1CA0"/>
    <w:rsid w:val="009F3E22"/>
    <w:rsid w:val="009F55E8"/>
    <w:rsid w:val="009F706C"/>
    <w:rsid w:val="00A00A07"/>
    <w:rsid w:val="00A0128A"/>
    <w:rsid w:val="00A12902"/>
    <w:rsid w:val="00A1321F"/>
    <w:rsid w:val="00A15837"/>
    <w:rsid w:val="00A1602C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62F3"/>
    <w:rsid w:val="00A375A9"/>
    <w:rsid w:val="00A41680"/>
    <w:rsid w:val="00A41F94"/>
    <w:rsid w:val="00A44EB7"/>
    <w:rsid w:val="00A46B01"/>
    <w:rsid w:val="00A46FDD"/>
    <w:rsid w:val="00A544F0"/>
    <w:rsid w:val="00A56C5B"/>
    <w:rsid w:val="00A56C68"/>
    <w:rsid w:val="00A5716D"/>
    <w:rsid w:val="00A63294"/>
    <w:rsid w:val="00A63315"/>
    <w:rsid w:val="00A6377A"/>
    <w:rsid w:val="00A6764B"/>
    <w:rsid w:val="00A67686"/>
    <w:rsid w:val="00A71E70"/>
    <w:rsid w:val="00A81F07"/>
    <w:rsid w:val="00A857C1"/>
    <w:rsid w:val="00A860B3"/>
    <w:rsid w:val="00A8668E"/>
    <w:rsid w:val="00A86CC9"/>
    <w:rsid w:val="00A86CDC"/>
    <w:rsid w:val="00A870F0"/>
    <w:rsid w:val="00A91647"/>
    <w:rsid w:val="00A92CB9"/>
    <w:rsid w:val="00A948D1"/>
    <w:rsid w:val="00A95061"/>
    <w:rsid w:val="00A950FD"/>
    <w:rsid w:val="00A9593E"/>
    <w:rsid w:val="00A973B8"/>
    <w:rsid w:val="00AA029F"/>
    <w:rsid w:val="00AA02A0"/>
    <w:rsid w:val="00AA2642"/>
    <w:rsid w:val="00AA36CC"/>
    <w:rsid w:val="00AA390E"/>
    <w:rsid w:val="00AA5201"/>
    <w:rsid w:val="00AA5E47"/>
    <w:rsid w:val="00AA5EB3"/>
    <w:rsid w:val="00AA7252"/>
    <w:rsid w:val="00AB06D1"/>
    <w:rsid w:val="00AB0A35"/>
    <w:rsid w:val="00AB36E6"/>
    <w:rsid w:val="00AB730D"/>
    <w:rsid w:val="00AC0133"/>
    <w:rsid w:val="00AC24F9"/>
    <w:rsid w:val="00AC448E"/>
    <w:rsid w:val="00AC4BBE"/>
    <w:rsid w:val="00AC5201"/>
    <w:rsid w:val="00AC5F46"/>
    <w:rsid w:val="00AC6AAF"/>
    <w:rsid w:val="00AC712C"/>
    <w:rsid w:val="00AD0E45"/>
    <w:rsid w:val="00AD1305"/>
    <w:rsid w:val="00AD1BF5"/>
    <w:rsid w:val="00AD1FF8"/>
    <w:rsid w:val="00AD39DD"/>
    <w:rsid w:val="00AD460B"/>
    <w:rsid w:val="00AD4FFF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06D2"/>
    <w:rsid w:val="00B05971"/>
    <w:rsid w:val="00B072C3"/>
    <w:rsid w:val="00B10E9F"/>
    <w:rsid w:val="00B1103C"/>
    <w:rsid w:val="00B124CB"/>
    <w:rsid w:val="00B12A1A"/>
    <w:rsid w:val="00B13590"/>
    <w:rsid w:val="00B17275"/>
    <w:rsid w:val="00B2096A"/>
    <w:rsid w:val="00B2154E"/>
    <w:rsid w:val="00B21A3E"/>
    <w:rsid w:val="00B27C3E"/>
    <w:rsid w:val="00B30B05"/>
    <w:rsid w:val="00B30CD2"/>
    <w:rsid w:val="00B30FE2"/>
    <w:rsid w:val="00B319C5"/>
    <w:rsid w:val="00B339C5"/>
    <w:rsid w:val="00B35110"/>
    <w:rsid w:val="00B35FFE"/>
    <w:rsid w:val="00B36364"/>
    <w:rsid w:val="00B37041"/>
    <w:rsid w:val="00B37476"/>
    <w:rsid w:val="00B37515"/>
    <w:rsid w:val="00B42467"/>
    <w:rsid w:val="00B4270C"/>
    <w:rsid w:val="00B43D0B"/>
    <w:rsid w:val="00B44027"/>
    <w:rsid w:val="00B458F8"/>
    <w:rsid w:val="00B46058"/>
    <w:rsid w:val="00B501D3"/>
    <w:rsid w:val="00B50E3F"/>
    <w:rsid w:val="00B5259F"/>
    <w:rsid w:val="00B54B4D"/>
    <w:rsid w:val="00B57010"/>
    <w:rsid w:val="00B57270"/>
    <w:rsid w:val="00B57E0F"/>
    <w:rsid w:val="00B66CBF"/>
    <w:rsid w:val="00B70645"/>
    <w:rsid w:val="00B70DB7"/>
    <w:rsid w:val="00B71077"/>
    <w:rsid w:val="00B74308"/>
    <w:rsid w:val="00B756E2"/>
    <w:rsid w:val="00B75865"/>
    <w:rsid w:val="00B75CEF"/>
    <w:rsid w:val="00B778B2"/>
    <w:rsid w:val="00B811B8"/>
    <w:rsid w:val="00B8134B"/>
    <w:rsid w:val="00B847FD"/>
    <w:rsid w:val="00B84CDE"/>
    <w:rsid w:val="00B85F3F"/>
    <w:rsid w:val="00B92F6F"/>
    <w:rsid w:val="00B930C8"/>
    <w:rsid w:val="00B93392"/>
    <w:rsid w:val="00B94003"/>
    <w:rsid w:val="00B96B8B"/>
    <w:rsid w:val="00BA0C6E"/>
    <w:rsid w:val="00BA1565"/>
    <w:rsid w:val="00BA310C"/>
    <w:rsid w:val="00BA36B8"/>
    <w:rsid w:val="00BA3739"/>
    <w:rsid w:val="00BA74B7"/>
    <w:rsid w:val="00BA7BF1"/>
    <w:rsid w:val="00BA7FF2"/>
    <w:rsid w:val="00BB03C8"/>
    <w:rsid w:val="00BB0463"/>
    <w:rsid w:val="00BB3F3E"/>
    <w:rsid w:val="00BB6C2A"/>
    <w:rsid w:val="00BC03DF"/>
    <w:rsid w:val="00BC0AB9"/>
    <w:rsid w:val="00BC18E4"/>
    <w:rsid w:val="00BC44DF"/>
    <w:rsid w:val="00BC5513"/>
    <w:rsid w:val="00BC55FD"/>
    <w:rsid w:val="00BC5BF1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370"/>
    <w:rsid w:val="00BF184D"/>
    <w:rsid w:val="00BF26DE"/>
    <w:rsid w:val="00BF2793"/>
    <w:rsid w:val="00BF2E5E"/>
    <w:rsid w:val="00BF3612"/>
    <w:rsid w:val="00BF4A15"/>
    <w:rsid w:val="00BF5C33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228C"/>
    <w:rsid w:val="00C12FE3"/>
    <w:rsid w:val="00C152F1"/>
    <w:rsid w:val="00C15777"/>
    <w:rsid w:val="00C15DBA"/>
    <w:rsid w:val="00C172AE"/>
    <w:rsid w:val="00C21F2A"/>
    <w:rsid w:val="00C23EA0"/>
    <w:rsid w:val="00C2506C"/>
    <w:rsid w:val="00C2536E"/>
    <w:rsid w:val="00C259DC"/>
    <w:rsid w:val="00C25CAC"/>
    <w:rsid w:val="00C25D1F"/>
    <w:rsid w:val="00C26CDA"/>
    <w:rsid w:val="00C30767"/>
    <w:rsid w:val="00C31079"/>
    <w:rsid w:val="00C3121D"/>
    <w:rsid w:val="00C31E51"/>
    <w:rsid w:val="00C35756"/>
    <w:rsid w:val="00C3583B"/>
    <w:rsid w:val="00C36B80"/>
    <w:rsid w:val="00C36E68"/>
    <w:rsid w:val="00C3776E"/>
    <w:rsid w:val="00C4061C"/>
    <w:rsid w:val="00C41498"/>
    <w:rsid w:val="00C418B6"/>
    <w:rsid w:val="00C427F3"/>
    <w:rsid w:val="00C42806"/>
    <w:rsid w:val="00C42B97"/>
    <w:rsid w:val="00C44396"/>
    <w:rsid w:val="00C44D39"/>
    <w:rsid w:val="00C45509"/>
    <w:rsid w:val="00C468EB"/>
    <w:rsid w:val="00C51380"/>
    <w:rsid w:val="00C51F32"/>
    <w:rsid w:val="00C521DC"/>
    <w:rsid w:val="00C579EB"/>
    <w:rsid w:val="00C6361C"/>
    <w:rsid w:val="00C66A20"/>
    <w:rsid w:val="00C671DD"/>
    <w:rsid w:val="00C67317"/>
    <w:rsid w:val="00C7075F"/>
    <w:rsid w:val="00C710F2"/>
    <w:rsid w:val="00C739AD"/>
    <w:rsid w:val="00C746CD"/>
    <w:rsid w:val="00C74B72"/>
    <w:rsid w:val="00C76263"/>
    <w:rsid w:val="00C77D5A"/>
    <w:rsid w:val="00C82F35"/>
    <w:rsid w:val="00C832FA"/>
    <w:rsid w:val="00C83C97"/>
    <w:rsid w:val="00C8678E"/>
    <w:rsid w:val="00C869D8"/>
    <w:rsid w:val="00C87CD5"/>
    <w:rsid w:val="00C91F15"/>
    <w:rsid w:val="00C9242D"/>
    <w:rsid w:val="00C924B3"/>
    <w:rsid w:val="00C928AF"/>
    <w:rsid w:val="00C9593C"/>
    <w:rsid w:val="00C95A43"/>
    <w:rsid w:val="00C963A7"/>
    <w:rsid w:val="00C97B93"/>
    <w:rsid w:val="00CA0FF1"/>
    <w:rsid w:val="00CA2CC2"/>
    <w:rsid w:val="00CA3374"/>
    <w:rsid w:val="00CA42F8"/>
    <w:rsid w:val="00CA66AD"/>
    <w:rsid w:val="00CA759E"/>
    <w:rsid w:val="00CB0E41"/>
    <w:rsid w:val="00CB2829"/>
    <w:rsid w:val="00CB2BAB"/>
    <w:rsid w:val="00CB2EB9"/>
    <w:rsid w:val="00CB32CC"/>
    <w:rsid w:val="00CB3A83"/>
    <w:rsid w:val="00CB4D05"/>
    <w:rsid w:val="00CB5664"/>
    <w:rsid w:val="00CB6398"/>
    <w:rsid w:val="00CB6496"/>
    <w:rsid w:val="00CB7E80"/>
    <w:rsid w:val="00CC39CE"/>
    <w:rsid w:val="00CC4096"/>
    <w:rsid w:val="00CC561F"/>
    <w:rsid w:val="00CC5F08"/>
    <w:rsid w:val="00CC624C"/>
    <w:rsid w:val="00CC764E"/>
    <w:rsid w:val="00CD0974"/>
    <w:rsid w:val="00CD3406"/>
    <w:rsid w:val="00CD39A8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4A66"/>
    <w:rsid w:val="00CF564C"/>
    <w:rsid w:val="00CF5E51"/>
    <w:rsid w:val="00CF602B"/>
    <w:rsid w:val="00D00F56"/>
    <w:rsid w:val="00D02C65"/>
    <w:rsid w:val="00D03C91"/>
    <w:rsid w:val="00D054A6"/>
    <w:rsid w:val="00D069D1"/>
    <w:rsid w:val="00D10097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45487"/>
    <w:rsid w:val="00D4637E"/>
    <w:rsid w:val="00D4668F"/>
    <w:rsid w:val="00D5074F"/>
    <w:rsid w:val="00D507D5"/>
    <w:rsid w:val="00D51699"/>
    <w:rsid w:val="00D51A96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34A"/>
    <w:rsid w:val="00D65A3B"/>
    <w:rsid w:val="00D66CF3"/>
    <w:rsid w:val="00D70B95"/>
    <w:rsid w:val="00D71F7B"/>
    <w:rsid w:val="00D72655"/>
    <w:rsid w:val="00D74D73"/>
    <w:rsid w:val="00D75627"/>
    <w:rsid w:val="00D7594E"/>
    <w:rsid w:val="00D76B07"/>
    <w:rsid w:val="00D76B58"/>
    <w:rsid w:val="00D76C5A"/>
    <w:rsid w:val="00D773AB"/>
    <w:rsid w:val="00D77980"/>
    <w:rsid w:val="00D77CC8"/>
    <w:rsid w:val="00D802A9"/>
    <w:rsid w:val="00D80411"/>
    <w:rsid w:val="00D80929"/>
    <w:rsid w:val="00D82087"/>
    <w:rsid w:val="00D83191"/>
    <w:rsid w:val="00D8365B"/>
    <w:rsid w:val="00D8370C"/>
    <w:rsid w:val="00D84E66"/>
    <w:rsid w:val="00D864F8"/>
    <w:rsid w:val="00D90132"/>
    <w:rsid w:val="00D93095"/>
    <w:rsid w:val="00D93843"/>
    <w:rsid w:val="00D94B1B"/>
    <w:rsid w:val="00D95F60"/>
    <w:rsid w:val="00DA0400"/>
    <w:rsid w:val="00DA069F"/>
    <w:rsid w:val="00DA1265"/>
    <w:rsid w:val="00DA3CE6"/>
    <w:rsid w:val="00DA4755"/>
    <w:rsid w:val="00DA4A27"/>
    <w:rsid w:val="00DA5EB9"/>
    <w:rsid w:val="00DA70ED"/>
    <w:rsid w:val="00DA734E"/>
    <w:rsid w:val="00DB0990"/>
    <w:rsid w:val="00DB12AE"/>
    <w:rsid w:val="00DB138A"/>
    <w:rsid w:val="00DB190A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0F1A"/>
    <w:rsid w:val="00DD42E9"/>
    <w:rsid w:val="00DD4D27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83D"/>
    <w:rsid w:val="00DE6C7A"/>
    <w:rsid w:val="00DE791E"/>
    <w:rsid w:val="00DF1F71"/>
    <w:rsid w:val="00DF2C46"/>
    <w:rsid w:val="00DF51C8"/>
    <w:rsid w:val="00DF55C9"/>
    <w:rsid w:val="00DF5A81"/>
    <w:rsid w:val="00DF6395"/>
    <w:rsid w:val="00DF76EB"/>
    <w:rsid w:val="00DF7708"/>
    <w:rsid w:val="00E001DB"/>
    <w:rsid w:val="00E00E43"/>
    <w:rsid w:val="00E0249F"/>
    <w:rsid w:val="00E03F23"/>
    <w:rsid w:val="00E07338"/>
    <w:rsid w:val="00E07978"/>
    <w:rsid w:val="00E11F92"/>
    <w:rsid w:val="00E13CFE"/>
    <w:rsid w:val="00E14247"/>
    <w:rsid w:val="00E146E5"/>
    <w:rsid w:val="00E1495D"/>
    <w:rsid w:val="00E14F37"/>
    <w:rsid w:val="00E1543F"/>
    <w:rsid w:val="00E20826"/>
    <w:rsid w:val="00E21165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0DFA"/>
    <w:rsid w:val="00E316F1"/>
    <w:rsid w:val="00E32049"/>
    <w:rsid w:val="00E336D0"/>
    <w:rsid w:val="00E37D16"/>
    <w:rsid w:val="00E427C5"/>
    <w:rsid w:val="00E4414A"/>
    <w:rsid w:val="00E4557E"/>
    <w:rsid w:val="00E455A2"/>
    <w:rsid w:val="00E4620B"/>
    <w:rsid w:val="00E5107C"/>
    <w:rsid w:val="00E51448"/>
    <w:rsid w:val="00E5184E"/>
    <w:rsid w:val="00E5207A"/>
    <w:rsid w:val="00E52CC5"/>
    <w:rsid w:val="00E52EC4"/>
    <w:rsid w:val="00E55CB7"/>
    <w:rsid w:val="00E600E1"/>
    <w:rsid w:val="00E61A27"/>
    <w:rsid w:val="00E624D5"/>
    <w:rsid w:val="00E66AC9"/>
    <w:rsid w:val="00E66CFD"/>
    <w:rsid w:val="00E71A42"/>
    <w:rsid w:val="00E721EC"/>
    <w:rsid w:val="00E74743"/>
    <w:rsid w:val="00E754FF"/>
    <w:rsid w:val="00E774AD"/>
    <w:rsid w:val="00E8023F"/>
    <w:rsid w:val="00E83C32"/>
    <w:rsid w:val="00E83E30"/>
    <w:rsid w:val="00E8514C"/>
    <w:rsid w:val="00E86C30"/>
    <w:rsid w:val="00E86D25"/>
    <w:rsid w:val="00E90791"/>
    <w:rsid w:val="00E90C30"/>
    <w:rsid w:val="00E915C0"/>
    <w:rsid w:val="00E9160E"/>
    <w:rsid w:val="00E91D31"/>
    <w:rsid w:val="00E9594D"/>
    <w:rsid w:val="00E95A01"/>
    <w:rsid w:val="00E95F2A"/>
    <w:rsid w:val="00E97702"/>
    <w:rsid w:val="00EA1225"/>
    <w:rsid w:val="00EA3531"/>
    <w:rsid w:val="00EA6F8E"/>
    <w:rsid w:val="00EB04D6"/>
    <w:rsid w:val="00EB12BA"/>
    <w:rsid w:val="00EB151E"/>
    <w:rsid w:val="00EB2B5C"/>
    <w:rsid w:val="00EB4489"/>
    <w:rsid w:val="00EB7F89"/>
    <w:rsid w:val="00EC03B9"/>
    <w:rsid w:val="00EC0602"/>
    <w:rsid w:val="00EC1132"/>
    <w:rsid w:val="00EC1DA4"/>
    <w:rsid w:val="00EC398F"/>
    <w:rsid w:val="00EC4A66"/>
    <w:rsid w:val="00EC4E2C"/>
    <w:rsid w:val="00EC503A"/>
    <w:rsid w:val="00EC5904"/>
    <w:rsid w:val="00EC7ADB"/>
    <w:rsid w:val="00EC7D4E"/>
    <w:rsid w:val="00ED2065"/>
    <w:rsid w:val="00ED265B"/>
    <w:rsid w:val="00ED2AE2"/>
    <w:rsid w:val="00ED2C10"/>
    <w:rsid w:val="00EE02BC"/>
    <w:rsid w:val="00EE050C"/>
    <w:rsid w:val="00EE050F"/>
    <w:rsid w:val="00EE3733"/>
    <w:rsid w:val="00EE390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11C3"/>
    <w:rsid w:val="00F1255A"/>
    <w:rsid w:val="00F12B5A"/>
    <w:rsid w:val="00F12D6D"/>
    <w:rsid w:val="00F14DD8"/>
    <w:rsid w:val="00F17F38"/>
    <w:rsid w:val="00F20421"/>
    <w:rsid w:val="00F20FDC"/>
    <w:rsid w:val="00F219F8"/>
    <w:rsid w:val="00F22D92"/>
    <w:rsid w:val="00F239FB"/>
    <w:rsid w:val="00F254BE"/>
    <w:rsid w:val="00F27302"/>
    <w:rsid w:val="00F27895"/>
    <w:rsid w:val="00F30324"/>
    <w:rsid w:val="00F306FB"/>
    <w:rsid w:val="00F32F20"/>
    <w:rsid w:val="00F34985"/>
    <w:rsid w:val="00F35109"/>
    <w:rsid w:val="00F40396"/>
    <w:rsid w:val="00F4046A"/>
    <w:rsid w:val="00F41BEA"/>
    <w:rsid w:val="00F420E5"/>
    <w:rsid w:val="00F434DF"/>
    <w:rsid w:val="00F4398B"/>
    <w:rsid w:val="00F44F65"/>
    <w:rsid w:val="00F451F6"/>
    <w:rsid w:val="00F46ED2"/>
    <w:rsid w:val="00F506FD"/>
    <w:rsid w:val="00F5150F"/>
    <w:rsid w:val="00F51E52"/>
    <w:rsid w:val="00F5270D"/>
    <w:rsid w:val="00F53909"/>
    <w:rsid w:val="00F53ED4"/>
    <w:rsid w:val="00F5415A"/>
    <w:rsid w:val="00F54A7D"/>
    <w:rsid w:val="00F5519A"/>
    <w:rsid w:val="00F622AA"/>
    <w:rsid w:val="00F62781"/>
    <w:rsid w:val="00F629D9"/>
    <w:rsid w:val="00F62CCD"/>
    <w:rsid w:val="00F63AAB"/>
    <w:rsid w:val="00F640E3"/>
    <w:rsid w:val="00F6538B"/>
    <w:rsid w:val="00F6542F"/>
    <w:rsid w:val="00F659A3"/>
    <w:rsid w:val="00F65C85"/>
    <w:rsid w:val="00F6777E"/>
    <w:rsid w:val="00F73DA3"/>
    <w:rsid w:val="00F74C52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CFC"/>
    <w:rsid w:val="00FA4F98"/>
    <w:rsid w:val="00FB002F"/>
    <w:rsid w:val="00FB00FA"/>
    <w:rsid w:val="00FB2E02"/>
    <w:rsid w:val="00FB61D3"/>
    <w:rsid w:val="00FB6C23"/>
    <w:rsid w:val="00FC084A"/>
    <w:rsid w:val="00FC182F"/>
    <w:rsid w:val="00FC1C13"/>
    <w:rsid w:val="00FC389C"/>
    <w:rsid w:val="00FC4C4A"/>
    <w:rsid w:val="00FC549B"/>
    <w:rsid w:val="00FC54C5"/>
    <w:rsid w:val="00FC7596"/>
    <w:rsid w:val="00FD0DC3"/>
    <w:rsid w:val="00FD17F9"/>
    <w:rsid w:val="00FD4955"/>
    <w:rsid w:val="00FD4A67"/>
    <w:rsid w:val="00FD5A76"/>
    <w:rsid w:val="00FE28F8"/>
    <w:rsid w:val="00FE2EC9"/>
    <w:rsid w:val="00FE3B6B"/>
    <w:rsid w:val="00FE43BD"/>
    <w:rsid w:val="00FE581F"/>
    <w:rsid w:val="00FE7937"/>
    <w:rsid w:val="00FF0674"/>
    <w:rsid w:val="00FF1189"/>
    <w:rsid w:val="00FF2763"/>
    <w:rsid w:val="00FF2949"/>
    <w:rsid w:val="00FF391A"/>
    <w:rsid w:val="00FF3BD0"/>
    <w:rsid w:val="00FF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E7525A-02E8-4773-9B1C-A381B2559C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4</TotalTime>
  <Pages>2</Pages>
  <Words>170</Words>
  <Characters>921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11</cp:revision>
  <cp:lastPrinted>2017-10-30T13:56:00Z</cp:lastPrinted>
  <dcterms:created xsi:type="dcterms:W3CDTF">2018-03-12T19:56:00Z</dcterms:created>
  <dcterms:modified xsi:type="dcterms:W3CDTF">2018-03-12T20:00:00Z</dcterms:modified>
</cp:coreProperties>
</file>