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00FA" w:rsidRPr="00FB00FA" w:rsidRDefault="00DE50DD" w:rsidP="00E51448">
      <w:pPr>
        <w:spacing w:before="1320" w:after="240" w:line="360" w:lineRule="auto"/>
        <w:jc w:val="center"/>
        <w:rPr>
          <w:rFonts w:ascii="Arial" w:hAnsi="Arial" w:cs="Arial"/>
          <w:b/>
          <w:caps/>
          <w:sz w:val="28"/>
          <w:szCs w:val="28"/>
        </w:rPr>
      </w:pPr>
      <w:r w:rsidRPr="00DE50DD">
        <w:rPr>
          <w:rFonts w:ascii="Arial" w:hAnsi="Arial" w:cs="Arial"/>
          <w:b/>
          <w:cap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ge">
                  <wp:posOffset>1080135</wp:posOffset>
                </wp:positionV>
                <wp:extent cx="1440000" cy="720000"/>
                <wp:effectExtent l="0" t="0" r="27305" b="23495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000" cy="72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50DD" w:rsidRPr="00533862" w:rsidRDefault="00DE50DD" w:rsidP="008474F2">
                            <w:pPr>
                              <w:spacing w:line="288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53386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Tramitado em Sessão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Aprovado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Rejeitado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Retirado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62.2pt;margin-top:85.05pt;width:113.4pt;height:56.7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">
                <v:textbox>
                  <w:txbxContent>
                    <w:p w:rsidR="00DE50DD" w:rsidRPr="00533862" w:rsidRDefault="00DE50DD" w:rsidP="008474F2">
                      <w:pPr>
                        <w:spacing w:line="288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533862">
                        <w:rPr>
                          <w:rFonts w:ascii="Arial" w:hAnsi="Arial" w:cs="Arial"/>
                          <w:sz w:val="18"/>
                          <w:szCs w:val="18"/>
                        </w:rPr>
                        <w:t>Tramitado em Sessão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Aprovado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Rejeitado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Retirado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3A77BE" w:rsidRPr="00FB00FA">
        <w:rPr>
          <w:rFonts w:ascii="Arial" w:hAnsi="Arial" w:cs="Arial"/>
          <w:b/>
          <w:caps/>
          <w:sz w:val="28"/>
          <w:szCs w:val="28"/>
        </w:rPr>
        <w:t>INDICA</w:t>
      </w:r>
      <w:r w:rsidR="00B75CEF" w:rsidRPr="00FB00FA">
        <w:rPr>
          <w:rFonts w:ascii="Arial" w:hAnsi="Arial" w:cs="Arial"/>
          <w:b/>
          <w:caps/>
          <w:sz w:val="28"/>
          <w:szCs w:val="28"/>
        </w:rPr>
        <w:t>ÇÃO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 xml:space="preserve"> nº</w:t>
      </w:r>
      <w:r w:rsidR="00FB00FA">
        <w:rPr>
          <w:rFonts w:ascii="Arial" w:hAnsi="Arial" w:cs="Arial"/>
          <w:b/>
          <w:caps/>
          <w:sz w:val="28"/>
          <w:szCs w:val="28"/>
        </w:rPr>
        <w:t xml:space="preserve"> </w:t>
      </w:r>
      <w:r w:rsidR="00CA42F8">
        <w:rPr>
          <w:rFonts w:ascii="Arial" w:hAnsi="Arial" w:cs="Arial"/>
          <w:b/>
          <w:caps/>
          <w:sz w:val="28"/>
          <w:szCs w:val="28"/>
        </w:rPr>
        <w:t>4</w:t>
      </w:r>
      <w:r w:rsidR="00181124">
        <w:rPr>
          <w:rFonts w:ascii="Arial" w:hAnsi="Arial" w:cs="Arial"/>
          <w:b/>
          <w:caps/>
          <w:sz w:val="28"/>
          <w:szCs w:val="28"/>
        </w:rPr>
        <w:t>3</w:t>
      </w:r>
      <w:r w:rsidR="00DA4A27">
        <w:rPr>
          <w:rFonts w:ascii="Arial" w:hAnsi="Arial" w:cs="Arial"/>
          <w:b/>
          <w:caps/>
          <w:sz w:val="28"/>
          <w:szCs w:val="28"/>
        </w:rPr>
        <w:t>4</w:t>
      </w:r>
      <w:r w:rsidR="003E188F">
        <w:rPr>
          <w:rFonts w:ascii="Arial" w:hAnsi="Arial" w:cs="Arial"/>
          <w:b/>
          <w:caps/>
          <w:sz w:val="28"/>
          <w:szCs w:val="28"/>
        </w:rPr>
        <w:fldChar w:fldCharType="begin"/>
      </w:r>
      <w:r w:rsidR="003E188F">
        <w:rPr>
          <w:rFonts w:ascii="Arial" w:hAnsi="Arial" w:cs="Arial"/>
          <w:b/>
          <w:caps/>
          <w:sz w:val="28"/>
          <w:szCs w:val="28"/>
        </w:rPr>
        <w:instrText xml:space="preserve">  </w:instrText>
      </w:r>
      <w:r w:rsidR="003E188F">
        <w:rPr>
          <w:rFonts w:ascii="Arial" w:hAnsi="Arial" w:cs="Arial"/>
          <w:b/>
          <w:caps/>
          <w:sz w:val="28"/>
          <w:szCs w:val="28"/>
        </w:rPr>
        <w:fldChar w:fldCharType="end"/>
      </w:r>
      <w:r w:rsidR="004E06ED" w:rsidRPr="00FB00FA">
        <w:rPr>
          <w:rFonts w:ascii="Arial" w:hAnsi="Arial" w:cs="Arial"/>
          <w:b/>
          <w:caps/>
          <w:sz w:val="28"/>
          <w:szCs w:val="28"/>
        </w:rPr>
        <w:t>/</w:t>
      </w:r>
      <w:r w:rsidR="006F4E64">
        <w:rPr>
          <w:rFonts w:ascii="Arial" w:hAnsi="Arial" w:cs="Arial"/>
          <w:b/>
          <w:caps/>
          <w:sz w:val="28"/>
          <w:szCs w:val="28"/>
        </w:rPr>
        <w:t>20</w:t>
      </w:r>
      <w:r w:rsidR="000122CA">
        <w:rPr>
          <w:rFonts w:ascii="Arial" w:hAnsi="Arial" w:cs="Arial"/>
          <w:b/>
          <w:caps/>
          <w:sz w:val="28"/>
          <w:szCs w:val="28"/>
        </w:rPr>
        <w:t>18</w:t>
      </w: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62"/>
        <w:gridCol w:w="8435"/>
      </w:tblGrid>
      <w:tr w:rsidR="00150EE2" w:rsidRPr="005A03FA" w:rsidTr="00193AD0">
        <w:trPr>
          <w:jc w:val="center"/>
        </w:trPr>
        <w:tc>
          <w:tcPr>
            <w:tcW w:w="1063" w:type="dxa"/>
          </w:tcPr>
          <w:p w:rsidR="00150EE2" w:rsidRPr="005A03FA" w:rsidRDefault="00150EE2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smartTag w:uri="schemas-houaiss/mini" w:element="verbetes">
              <w:r w:rsidRPr="00691CF5">
                <w:rPr>
                  <w:rFonts w:ascii="Arial" w:hAnsi="Arial" w:cs="Arial"/>
                  <w:sz w:val="20"/>
                  <w:szCs w:val="20"/>
                </w:rPr>
                <w:t>Assunto</w:t>
              </w:r>
            </w:smartTag>
            <w:r w:rsidRPr="00691CF5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8574" w:type="dxa"/>
            <w:vAlign w:val="center"/>
          </w:tcPr>
          <w:p w:rsidR="00150EE2" w:rsidRPr="005A03FA" w:rsidRDefault="001D63CB" w:rsidP="00DA4A27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20"/>
                <w:szCs w:val="20"/>
              </w:rPr>
              <w:t>Solicita</w:t>
            </w:r>
            <w:r w:rsidR="001229CF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DA4A27">
              <w:rPr>
                <w:rFonts w:ascii="Arial" w:hAnsi="Arial" w:cs="Arial"/>
                <w:sz w:val="20"/>
                <w:szCs w:val="20"/>
              </w:rPr>
              <w:t xml:space="preserve">manutenção e estudos </w:t>
            </w:r>
            <w:r w:rsidR="003C2AC6">
              <w:rPr>
                <w:rFonts w:ascii="Arial" w:hAnsi="Arial" w:cs="Arial"/>
                <w:sz w:val="20"/>
                <w:szCs w:val="20"/>
              </w:rPr>
              <w:t>para identificar a origem de erosão verificada em diversos trechos da Rua das Prímulas, no Jardim Primavera</w: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instrText xml:space="preserve">  </w:instrTex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end"/>
            </w:r>
            <w:r w:rsidR="00BF26DE">
              <w:rPr>
                <w:rFonts w:ascii="Arial" w:hAnsi="Arial" w:cs="Arial"/>
                <w:sz w:val="20"/>
                <w:szCs w:val="20"/>
              </w:rPr>
              <w:t>.</w:t>
            </w:r>
          </w:p>
        </w:tc>
      </w:tr>
    </w:tbl>
    <w:p w:rsidR="005A03FA" w:rsidRPr="00691CF5" w:rsidRDefault="005A03FA" w:rsidP="00150EE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343838" w:rsidRDefault="003A77BE" w:rsidP="0022550C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INDICA</w:t>
      </w:r>
      <w:r w:rsidRPr="00691CF5">
        <w:rPr>
          <w:rFonts w:ascii="Arial" w:hAnsi="Arial" w:cs="Arial"/>
          <w:b/>
        </w:rPr>
        <w:t>MOS</w:t>
      </w:r>
      <w:r w:rsidRPr="00691CF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ao Excelentíssimo Senhor Prefeito Municipal de Jacareí, </w:t>
      </w:r>
      <w:r w:rsidR="00C869D8">
        <w:rPr>
          <w:rFonts w:ascii="Arial" w:hAnsi="Arial" w:cs="Arial"/>
        </w:rPr>
        <w:t xml:space="preserve">Doutor </w:t>
      </w:r>
      <w:proofErr w:type="spellStart"/>
      <w:r>
        <w:rPr>
          <w:rFonts w:ascii="Arial" w:hAnsi="Arial" w:cs="Arial"/>
        </w:rPr>
        <w:t>Izaías</w:t>
      </w:r>
      <w:proofErr w:type="spellEnd"/>
      <w:r>
        <w:rPr>
          <w:rFonts w:ascii="Arial" w:hAnsi="Arial" w:cs="Arial"/>
        </w:rPr>
        <w:t xml:space="preserve"> José de Santana, sejam tomadas as providências cabíveis</w:t>
      </w:r>
      <w:r w:rsidR="004137DE">
        <w:rPr>
          <w:rFonts w:ascii="Arial" w:hAnsi="Arial" w:cs="Arial"/>
        </w:rPr>
        <w:t xml:space="preserve"> </w:t>
      </w:r>
      <w:r w:rsidR="00181580">
        <w:rPr>
          <w:rFonts w:ascii="Arial" w:hAnsi="Arial" w:cs="Arial"/>
        </w:rPr>
        <w:t xml:space="preserve">visando </w:t>
      </w:r>
      <w:r w:rsidR="006141F9" w:rsidRPr="006141F9">
        <w:rPr>
          <w:rFonts w:ascii="Arial" w:hAnsi="Arial" w:cs="Arial"/>
        </w:rPr>
        <w:t xml:space="preserve">à </w:t>
      </w:r>
      <w:r w:rsidR="008561B5" w:rsidRPr="008561B5">
        <w:rPr>
          <w:rFonts w:ascii="Arial" w:hAnsi="Arial" w:cs="Arial"/>
        </w:rPr>
        <w:t>manutenção e estudos para identificar a origem de erosão verificada em diversos trechos da Rua das Prímulas, no Jardim Primavera</w:t>
      </w:r>
      <w:r w:rsidR="006712FC">
        <w:rPr>
          <w:rFonts w:ascii="Arial" w:hAnsi="Arial" w:cs="Arial"/>
        </w:rPr>
        <w:t>.</w:t>
      </w:r>
    </w:p>
    <w:p w:rsidR="00E55CB7" w:rsidRDefault="001349B3" w:rsidP="006B3886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1349B3">
        <w:rPr>
          <w:rFonts w:ascii="Arial" w:hAnsi="Arial" w:cs="Arial"/>
        </w:rPr>
        <w:t xml:space="preserve">Conforme as fotos em anexo, </w:t>
      </w:r>
      <w:r w:rsidR="00E55CB7" w:rsidRPr="00E55CB7">
        <w:rPr>
          <w:rFonts w:ascii="Arial" w:hAnsi="Arial" w:cs="Arial"/>
        </w:rPr>
        <w:t xml:space="preserve">a aludida via encontra-se repleta de buracos em toda </w:t>
      </w:r>
      <w:r w:rsidR="00E55CB7">
        <w:rPr>
          <w:rFonts w:ascii="Arial" w:hAnsi="Arial" w:cs="Arial"/>
        </w:rPr>
        <w:t xml:space="preserve">a </w:t>
      </w:r>
      <w:r w:rsidR="00E55CB7" w:rsidRPr="00E55CB7">
        <w:rPr>
          <w:rFonts w:ascii="Arial" w:hAnsi="Arial" w:cs="Arial"/>
        </w:rPr>
        <w:t>sua extensão, causa</w:t>
      </w:r>
      <w:r w:rsidR="00E55CB7">
        <w:rPr>
          <w:rFonts w:ascii="Arial" w:hAnsi="Arial" w:cs="Arial"/>
        </w:rPr>
        <w:t>ndo</w:t>
      </w:r>
      <w:r w:rsidR="00E55CB7" w:rsidRPr="00E55CB7">
        <w:rPr>
          <w:rFonts w:ascii="Arial" w:hAnsi="Arial" w:cs="Arial"/>
        </w:rPr>
        <w:t xml:space="preserve"> prejuízos aos motoristas e promove</w:t>
      </w:r>
      <w:r w:rsidR="00E55CB7">
        <w:rPr>
          <w:rFonts w:ascii="Arial" w:hAnsi="Arial" w:cs="Arial"/>
        </w:rPr>
        <w:t>ndo</w:t>
      </w:r>
      <w:r w:rsidR="00E55CB7" w:rsidRPr="00E55CB7">
        <w:rPr>
          <w:rFonts w:ascii="Arial" w:hAnsi="Arial" w:cs="Arial"/>
        </w:rPr>
        <w:t xml:space="preserve"> um considerável aumento no risco de acidentes</w:t>
      </w:r>
      <w:r w:rsidR="00E55CB7">
        <w:rPr>
          <w:rFonts w:ascii="Arial" w:hAnsi="Arial" w:cs="Arial"/>
        </w:rPr>
        <w:t>.</w:t>
      </w:r>
    </w:p>
    <w:p w:rsidR="0097283D" w:rsidRDefault="002A3C5A" w:rsidP="006B3886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Tendo em vista que muitos buracos se originaram de </w:t>
      </w:r>
      <w:r w:rsidR="00E55CB7" w:rsidRPr="00E55CB7">
        <w:rPr>
          <w:rFonts w:ascii="Arial" w:hAnsi="Arial" w:cs="Arial"/>
        </w:rPr>
        <w:t>erosões</w:t>
      </w:r>
      <w:r w:rsidR="00050D0C" w:rsidRPr="00050D0C">
        <w:rPr>
          <w:rFonts w:ascii="Arial" w:hAnsi="Arial" w:cs="Arial"/>
        </w:rPr>
        <w:t xml:space="preserve">, </w:t>
      </w:r>
      <w:r w:rsidRPr="002A3C5A">
        <w:rPr>
          <w:rFonts w:ascii="Arial" w:hAnsi="Arial" w:cs="Arial"/>
        </w:rPr>
        <w:t xml:space="preserve">se faz necessário </w:t>
      </w:r>
      <w:r>
        <w:rPr>
          <w:rFonts w:ascii="Arial" w:hAnsi="Arial" w:cs="Arial"/>
        </w:rPr>
        <w:t xml:space="preserve">a realização de </w:t>
      </w:r>
      <w:r w:rsidRPr="002A3C5A">
        <w:rPr>
          <w:rFonts w:ascii="Arial" w:hAnsi="Arial" w:cs="Arial"/>
        </w:rPr>
        <w:t>estudo</w:t>
      </w:r>
      <w:r w:rsidR="00AD4FFF">
        <w:rPr>
          <w:rFonts w:ascii="Arial" w:hAnsi="Arial" w:cs="Arial"/>
        </w:rPr>
        <w:t>s</w:t>
      </w:r>
      <w:r w:rsidRPr="002A3C5A">
        <w:rPr>
          <w:rFonts w:ascii="Arial" w:hAnsi="Arial" w:cs="Arial"/>
        </w:rPr>
        <w:t xml:space="preserve"> e </w:t>
      </w:r>
      <w:r>
        <w:rPr>
          <w:rFonts w:ascii="Arial" w:hAnsi="Arial" w:cs="Arial"/>
        </w:rPr>
        <w:t xml:space="preserve">uma </w:t>
      </w:r>
      <w:r w:rsidRPr="002A3C5A">
        <w:rPr>
          <w:rFonts w:ascii="Arial" w:hAnsi="Arial" w:cs="Arial"/>
        </w:rPr>
        <w:t>intervenção no local</w:t>
      </w:r>
      <w:r w:rsidR="00CB7E80">
        <w:rPr>
          <w:rFonts w:ascii="Arial" w:hAnsi="Arial" w:cs="Arial"/>
        </w:rPr>
        <w:t>.</w:t>
      </w:r>
    </w:p>
    <w:p w:rsidR="003A77BE" w:rsidRDefault="00C869D8" w:rsidP="0022550C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C869D8">
        <w:rPr>
          <w:rFonts w:ascii="Arial" w:hAnsi="Arial" w:cs="Arial"/>
        </w:rPr>
        <w:t xml:space="preserve">Desta </w:t>
      </w:r>
      <w:r w:rsidR="009C52E7" w:rsidRPr="00C869D8">
        <w:rPr>
          <w:rFonts w:ascii="Arial" w:hAnsi="Arial" w:cs="Arial"/>
        </w:rPr>
        <w:t>forma</w:t>
      </w:r>
      <w:r w:rsidRPr="00C869D8">
        <w:rPr>
          <w:rFonts w:ascii="Arial" w:hAnsi="Arial" w:cs="Arial"/>
        </w:rPr>
        <w:t>, mui respeitosamente acionamos a Administração Municipal e agradecemos por seu empenho para que a situação seja devidamente considerada e atendida</w:t>
      </w:r>
      <w:r w:rsidR="003E188F">
        <w:rPr>
          <w:rFonts w:ascii="Arial" w:hAnsi="Arial" w:cs="Arial"/>
        </w:rPr>
        <w:t>.</w:t>
      </w:r>
    </w:p>
    <w:p w:rsidR="006F4E64" w:rsidRDefault="003A77BE" w:rsidP="0022550C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  <w:smartTag w:uri="schemas-houaiss/mini" w:element="verbetes">
        <w:r w:rsidRPr="00691CF5">
          <w:rPr>
            <w:rFonts w:ascii="Arial" w:hAnsi="Arial" w:cs="Arial"/>
          </w:rPr>
          <w:t>Sala</w:t>
        </w:r>
      </w:smartTag>
      <w:r w:rsidRPr="00691CF5">
        <w:rPr>
          <w:rFonts w:ascii="Arial" w:hAnsi="Arial" w:cs="Arial"/>
        </w:rPr>
        <w:t xml:space="preserve"> das </w:t>
      </w:r>
      <w:smartTag w:uri="schemas-houaiss/mini" w:element="verbetes">
        <w:r w:rsidRPr="00691CF5">
          <w:rPr>
            <w:rFonts w:ascii="Arial" w:hAnsi="Arial" w:cs="Arial"/>
          </w:rPr>
          <w:t>Sessões</w:t>
        </w:r>
      </w:smartTag>
      <w:r w:rsidRPr="00691CF5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r w:rsidR="00BF5C33">
        <w:rPr>
          <w:rFonts w:ascii="Arial" w:hAnsi="Arial" w:cs="Arial"/>
        </w:rPr>
        <w:t>2</w:t>
      </w:r>
      <w:r w:rsidR="00050D0C">
        <w:rPr>
          <w:rFonts w:ascii="Arial" w:hAnsi="Arial" w:cs="Arial"/>
        </w:rPr>
        <w:t>8</w:t>
      </w:r>
      <w:r w:rsidR="00494C8D">
        <w:rPr>
          <w:rFonts w:ascii="Arial" w:hAnsi="Arial" w:cs="Arial"/>
        </w:rPr>
        <w:t xml:space="preserve"> </w:t>
      </w:r>
      <w:r w:rsidR="00A00A07">
        <w:rPr>
          <w:rFonts w:ascii="Arial" w:hAnsi="Arial" w:cs="Arial"/>
        </w:rPr>
        <w:t xml:space="preserve">de </w:t>
      </w:r>
      <w:r w:rsidR="007D0145">
        <w:rPr>
          <w:rFonts w:ascii="Arial" w:hAnsi="Arial" w:cs="Arial"/>
        </w:rPr>
        <w:t>fevereiro</w:t>
      </w:r>
      <w:r w:rsidR="004A28FE">
        <w:rPr>
          <w:rFonts w:ascii="Arial" w:hAnsi="Arial" w:cs="Arial"/>
        </w:rPr>
        <w:t xml:space="preserve"> </w:t>
      </w:r>
      <w:r w:rsidR="007D0145">
        <w:rPr>
          <w:rFonts w:ascii="Arial" w:hAnsi="Arial" w:cs="Arial"/>
        </w:rPr>
        <w:t>de 2018</w:t>
      </w:r>
      <w:r w:rsidR="00494C8D">
        <w:rPr>
          <w:rFonts w:ascii="Arial" w:hAnsi="Arial" w:cs="Arial"/>
        </w:rPr>
        <w:t>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3E188F" w:rsidRDefault="003E188F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494C8D" w:rsidRDefault="00494C8D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1E2E0F" w:rsidRPr="00F1787A" w:rsidRDefault="001E2E0F" w:rsidP="001E2E0F">
      <w:pPr>
        <w:jc w:val="center"/>
        <w:rPr>
          <w:rFonts w:ascii="Arial" w:hAnsi="Arial" w:cs="Arial"/>
          <w:b/>
        </w:rPr>
      </w:pPr>
      <w:r w:rsidRPr="00F1787A">
        <w:rPr>
          <w:rFonts w:ascii="Arial" w:hAnsi="Arial" w:cs="Arial"/>
          <w:b/>
        </w:rPr>
        <w:t>DRA. MÁRCIA SANTOS</w:t>
      </w:r>
    </w:p>
    <w:p w:rsidR="001E2E0F" w:rsidRPr="00F1787A" w:rsidRDefault="001E2E0F" w:rsidP="001E2E0F">
      <w:pPr>
        <w:jc w:val="center"/>
        <w:rPr>
          <w:rFonts w:ascii="Arial" w:hAnsi="Arial" w:cs="Arial"/>
        </w:rPr>
      </w:pPr>
      <w:r w:rsidRPr="00F1787A">
        <w:rPr>
          <w:rFonts w:ascii="Arial" w:hAnsi="Arial" w:cs="Arial"/>
        </w:rPr>
        <w:t>Vereadora - PV</w:t>
      </w:r>
    </w:p>
    <w:p w:rsidR="00596AF1" w:rsidRDefault="001E2E0F" w:rsidP="004202A0">
      <w:pPr>
        <w:jc w:val="center"/>
        <w:rPr>
          <w:rFonts w:ascii="Arial" w:hAnsi="Arial" w:cs="Arial"/>
        </w:rPr>
      </w:pPr>
      <w:r w:rsidRPr="00F1787A">
        <w:rPr>
          <w:rFonts w:ascii="Arial" w:hAnsi="Arial" w:cs="Arial"/>
        </w:rPr>
        <w:t>2ª Secretária</w:t>
      </w:r>
    </w:p>
    <w:p w:rsidR="00461C43" w:rsidRDefault="00461C43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:rsidR="00461C43" w:rsidRPr="00EE02BC" w:rsidRDefault="00FE43BD" w:rsidP="004202A0">
      <w:pPr>
        <w:jc w:val="center"/>
        <w:rPr>
          <w:rFonts w:ascii="Arial" w:hAnsi="Arial" w:cs="Arial"/>
          <w:sz w:val="10"/>
          <w:szCs w:val="10"/>
        </w:rPr>
      </w:pPr>
      <w:r>
        <w:rPr>
          <w:noProof/>
        </w:rPr>
        <w:lastRenderedPageBreak/>
        <w:drawing>
          <wp:inline distT="0" distB="0" distL="0" distR="0" wp14:anchorId="04BDAF91" wp14:editId="66D92909">
            <wp:extent cx="3200400" cy="1800000"/>
            <wp:effectExtent l="0" t="0" r="0" b="0"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m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00400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61C43" w:rsidRPr="00EE02BC" w:rsidRDefault="00461C43" w:rsidP="004202A0">
      <w:pPr>
        <w:jc w:val="center"/>
        <w:rPr>
          <w:rFonts w:ascii="Arial" w:hAnsi="Arial" w:cs="Arial"/>
          <w:sz w:val="10"/>
          <w:szCs w:val="10"/>
        </w:rPr>
      </w:pPr>
    </w:p>
    <w:p w:rsidR="00461C43" w:rsidRPr="00EE02BC" w:rsidRDefault="00FE43BD" w:rsidP="004202A0">
      <w:pPr>
        <w:jc w:val="center"/>
        <w:rPr>
          <w:rFonts w:ascii="Arial" w:hAnsi="Arial" w:cs="Arial"/>
          <w:sz w:val="10"/>
          <w:szCs w:val="10"/>
        </w:rPr>
      </w:pPr>
      <w:r w:rsidRPr="00EE02BC">
        <w:rPr>
          <w:noProof/>
          <w:sz w:val="10"/>
          <w:szCs w:val="10"/>
        </w:rPr>
        <w:drawing>
          <wp:inline distT="0" distB="0" distL="0" distR="0" wp14:anchorId="3EDA88E7" wp14:editId="60C2E9CC">
            <wp:extent cx="3200400" cy="1800000"/>
            <wp:effectExtent l="0" t="0" r="0" b="0"/>
            <wp:docPr id="9" name="Image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m 7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00400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E43BD" w:rsidRPr="00EE02BC" w:rsidRDefault="00FE43BD" w:rsidP="004202A0">
      <w:pPr>
        <w:jc w:val="center"/>
        <w:rPr>
          <w:rFonts w:ascii="Arial" w:hAnsi="Arial" w:cs="Arial"/>
          <w:sz w:val="10"/>
          <w:szCs w:val="10"/>
        </w:rPr>
      </w:pPr>
    </w:p>
    <w:p w:rsidR="00FE43BD" w:rsidRPr="00EE02BC" w:rsidRDefault="00FE43BD" w:rsidP="004202A0">
      <w:pPr>
        <w:jc w:val="center"/>
        <w:rPr>
          <w:rFonts w:ascii="Arial" w:hAnsi="Arial" w:cs="Arial"/>
          <w:sz w:val="10"/>
          <w:szCs w:val="10"/>
        </w:rPr>
      </w:pPr>
      <w:r w:rsidRPr="00EE02BC">
        <w:rPr>
          <w:noProof/>
          <w:sz w:val="10"/>
          <w:szCs w:val="10"/>
        </w:rPr>
        <w:drawing>
          <wp:inline distT="0" distB="0" distL="0" distR="0" wp14:anchorId="08E4C588" wp14:editId="394F16E4">
            <wp:extent cx="2880000" cy="2160000"/>
            <wp:effectExtent l="0" t="0" r="0" b="0"/>
            <wp:docPr id="10" name="Image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m 8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E02BC">
        <w:rPr>
          <w:rFonts w:ascii="Arial" w:hAnsi="Arial" w:cs="Arial"/>
          <w:sz w:val="10"/>
          <w:szCs w:val="10"/>
        </w:rPr>
        <w:t xml:space="preserve">        </w:t>
      </w:r>
      <w:r w:rsidRPr="00EE02BC">
        <w:rPr>
          <w:rFonts w:ascii="Arial" w:hAnsi="Arial" w:cs="Arial"/>
          <w:sz w:val="10"/>
          <w:szCs w:val="10"/>
        </w:rPr>
        <w:t xml:space="preserve"> </w:t>
      </w:r>
      <w:r w:rsidRPr="00EE02BC">
        <w:rPr>
          <w:noProof/>
          <w:sz w:val="10"/>
          <w:szCs w:val="10"/>
        </w:rPr>
        <w:drawing>
          <wp:inline distT="0" distB="0" distL="0" distR="0" wp14:anchorId="1506CE3C" wp14:editId="63B80518">
            <wp:extent cx="2880000" cy="2160000"/>
            <wp:effectExtent l="0" t="0" r="0" b="0"/>
            <wp:docPr id="12" name="Image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m 12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FE43BD" w:rsidRPr="00EE02BC" w:rsidRDefault="00FE43BD" w:rsidP="004202A0">
      <w:pPr>
        <w:jc w:val="center"/>
        <w:rPr>
          <w:rFonts w:ascii="Arial" w:hAnsi="Arial" w:cs="Arial"/>
          <w:sz w:val="10"/>
          <w:szCs w:val="10"/>
        </w:rPr>
      </w:pPr>
    </w:p>
    <w:p w:rsidR="00FE43BD" w:rsidRPr="008B72D7" w:rsidRDefault="00FE43BD" w:rsidP="004202A0">
      <w:pPr>
        <w:jc w:val="center"/>
        <w:rPr>
          <w:rFonts w:ascii="Arial" w:hAnsi="Arial" w:cs="Arial"/>
          <w:sz w:val="20"/>
          <w:szCs w:val="20"/>
        </w:rPr>
      </w:pPr>
      <w:r>
        <w:rPr>
          <w:noProof/>
        </w:rPr>
        <w:drawing>
          <wp:inline distT="0" distB="0" distL="0" distR="0" wp14:anchorId="334A61C3" wp14:editId="464F75AF">
            <wp:extent cx="2880000" cy="2160000"/>
            <wp:effectExtent l="0" t="0" r="0" b="0"/>
            <wp:docPr id="13" name="Image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Imagem 13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E02BC">
        <w:rPr>
          <w:rFonts w:ascii="Arial" w:hAnsi="Arial" w:cs="Arial"/>
          <w:sz w:val="20"/>
          <w:szCs w:val="20"/>
        </w:rPr>
        <w:t xml:space="preserve">   </w:t>
      </w:r>
      <w:r>
        <w:rPr>
          <w:rFonts w:ascii="Arial" w:hAnsi="Arial" w:cs="Arial"/>
          <w:sz w:val="20"/>
          <w:szCs w:val="20"/>
        </w:rPr>
        <w:t xml:space="preserve"> </w:t>
      </w:r>
      <w:r>
        <w:rPr>
          <w:noProof/>
        </w:rPr>
        <w:drawing>
          <wp:inline distT="0" distB="0" distL="0" distR="0" wp14:anchorId="6E2BD271" wp14:editId="22353CA1">
            <wp:extent cx="2883600" cy="2160000"/>
            <wp:effectExtent l="0" t="0" r="0" b="0"/>
            <wp:docPr id="14" name="Imagem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agem 9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360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E43BD" w:rsidRPr="008B72D7" w:rsidSect="007D39FD">
      <w:headerReference w:type="default" r:id="rId14"/>
      <w:footerReference w:type="default" r:id="rId15"/>
      <w:headerReference w:type="first" r:id="rId16"/>
      <w:footerReference w:type="first" r:id="rId17"/>
      <w:pgSz w:w="11907" w:h="16840" w:code="9"/>
      <w:pgMar w:top="2126" w:right="709" w:bottom="1134" w:left="1701" w:header="850" w:footer="85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16B39" w:rsidRDefault="00516B39">
      <w:r>
        <w:separator/>
      </w:r>
    </w:p>
  </w:endnote>
  <w:endnote w:type="continuationSeparator" w:id="0">
    <w:p w:rsidR="00516B39" w:rsidRDefault="00516B3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Default="00D2072E" w:rsidP="00172E81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>Praça dos Três Poderes, 74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Centro </w:t>
    </w:r>
    <w:r w:rsidR="00EB04D6">
      <w:rPr>
        <w:rFonts w:ascii="Arial" w:hAnsi="Arial"/>
        <w:smallCaps/>
        <w:spacing w:val="14"/>
        <w:sz w:val="14"/>
      </w:rPr>
      <w:t>-</w:t>
    </w:r>
    <w:r w:rsidR="00172E81">
      <w:rPr>
        <w:rFonts w:ascii="Arial" w:hAnsi="Arial"/>
        <w:smallCaps/>
        <w:spacing w:val="14"/>
        <w:sz w:val="14"/>
      </w:rPr>
      <w:t xml:space="preserve"> Jacareí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/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SP - </w:t>
    </w:r>
    <w:r>
      <w:rPr>
        <w:rFonts w:ascii="Arial" w:hAnsi="Arial"/>
        <w:smallCaps/>
        <w:spacing w:val="14"/>
        <w:sz w:val="14"/>
      </w:rPr>
      <w:t>CEP: 12327-901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Tel.: (12)</w:t>
    </w:r>
    <w:r w:rsidR="00EB04D6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395</w:t>
    </w:r>
    <w:r w:rsidR="00775A1B">
      <w:rPr>
        <w:rFonts w:ascii="Arial" w:hAnsi="Arial"/>
        <w:smallCaps/>
        <w:spacing w:val="14"/>
        <w:sz w:val="14"/>
      </w:rPr>
      <w:t>5</w:t>
    </w:r>
    <w:r>
      <w:rPr>
        <w:rFonts w:ascii="Arial" w:hAnsi="Arial"/>
        <w:smallCaps/>
        <w:spacing w:val="14"/>
        <w:sz w:val="14"/>
      </w:rPr>
      <w:t>-</w:t>
    </w:r>
    <w:r w:rsidR="00775A1B">
      <w:rPr>
        <w:rFonts w:ascii="Arial" w:hAnsi="Arial"/>
        <w:smallCaps/>
        <w:spacing w:val="14"/>
        <w:sz w:val="14"/>
      </w:rPr>
      <w:t>2200</w:t>
    </w:r>
    <w:r>
      <w:rPr>
        <w:rFonts w:ascii="Arial" w:hAnsi="Arial"/>
        <w:smallCaps/>
        <w:spacing w:val="14"/>
        <w:sz w:val="14"/>
      </w:rPr>
      <w:t xml:space="preserve"> 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8909A4" w:rsidRPr="00EB04D6">
      <w:rPr>
        <w:rFonts w:ascii="Arial" w:hAnsi="Arial" w:cs="Arial"/>
        <w:spacing w:val="20"/>
        <w:sz w:val="16"/>
        <w:szCs w:val="16"/>
      </w:rPr>
      <w:t>www.jacarei.sp.leg.br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Pr="00150EE2" w:rsidRDefault="007E3F69" w:rsidP="006F4E64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16B39" w:rsidRDefault="00516B39">
      <w:r>
        <w:separator/>
      </w:r>
    </w:p>
  </w:footnote>
  <w:footnote w:type="continuationSeparator" w:id="0">
    <w:p w:rsidR="00516B39" w:rsidRDefault="00516B39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</w:p>
  <w:p w:rsidR="00D2072E" w:rsidRPr="00317C1A" w:rsidRDefault="003A77BE" w:rsidP="007E3F69">
    <w:pPr>
      <w:tabs>
        <w:tab w:val="left" w:pos="2835"/>
      </w:tabs>
      <w:jc w:val="right"/>
      <w:rPr>
        <w:sz w:val="20"/>
        <w:szCs w:val="20"/>
      </w:rPr>
    </w:pPr>
    <w:r w:rsidRPr="00317C1A">
      <w:rPr>
        <w:rFonts w:ascii="Arial" w:hAnsi="Arial" w:cs="Arial"/>
        <w:b/>
        <w:sz w:val="20"/>
        <w:szCs w:val="20"/>
        <w:u w:val="single"/>
      </w:rPr>
      <w:t>Indica</w:t>
    </w:r>
    <w:r w:rsidR="00347D5E" w:rsidRPr="00317C1A">
      <w:rPr>
        <w:rFonts w:ascii="Arial" w:hAnsi="Arial" w:cs="Arial"/>
        <w:b/>
        <w:sz w:val="20"/>
        <w:szCs w:val="20"/>
        <w:u w:val="single"/>
      </w:rPr>
      <w:t xml:space="preserve">ção </w:t>
    </w:r>
    <w:r w:rsidR="00A349F1" w:rsidRPr="00317C1A">
      <w:rPr>
        <w:rFonts w:ascii="Arial" w:hAnsi="Arial" w:cs="Arial"/>
        <w:b/>
        <w:sz w:val="20"/>
        <w:szCs w:val="20"/>
        <w:u w:val="single"/>
      </w:rPr>
      <w:t>nº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596AF1">
      <w:rPr>
        <w:rFonts w:ascii="Arial" w:hAnsi="Arial" w:cs="Arial"/>
        <w:b/>
        <w:sz w:val="20"/>
        <w:szCs w:val="20"/>
        <w:u w:val="single"/>
      </w:rPr>
      <w:t>4</w:t>
    </w:r>
    <w:r w:rsidR="00461C43">
      <w:rPr>
        <w:rFonts w:ascii="Arial" w:hAnsi="Arial" w:cs="Arial"/>
        <w:b/>
        <w:sz w:val="20"/>
        <w:szCs w:val="20"/>
        <w:u w:val="single"/>
      </w:rPr>
      <w:t>3</w:t>
    </w:r>
    <w:r w:rsidR="00FE43BD">
      <w:rPr>
        <w:rFonts w:ascii="Arial" w:hAnsi="Arial" w:cs="Arial"/>
        <w:b/>
        <w:sz w:val="20"/>
        <w:szCs w:val="20"/>
        <w:u w:val="single"/>
      </w:rPr>
      <w:t>4</w:t>
    </w:r>
    <w:r w:rsidR="00BB3F3E" w:rsidRPr="00317C1A">
      <w:rPr>
        <w:rFonts w:ascii="Arial" w:hAnsi="Arial" w:cs="Arial"/>
        <w:b/>
        <w:sz w:val="20"/>
        <w:szCs w:val="20"/>
        <w:u w:val="single"/>
      </w:rPr>
      <w:t>/</w:t>
    </w:r>
    <w:r w:rsidR="006F4E64" w:rsidRPr="00317C1A">
      <w:rPr>
        <w:rFonts w:ascii="Arial" w:hAnsi="Arial" w:cs="Arial"/>
        <w:b/>
        <w:sz w:val="20"/>
        <w:szCs w:val="20"/>
        <w:u w:val="single"/>
      </w:rPr>
      <w:t>20</w:t>
    </w:r>
    <w:r w:rsidR="00BB3F3E" w:rsidRPr="00317C1A">
      <w:rPr>
        <w:rFonts w:ascii="Arial" w:hAnsi="Arial" w:cs="Arial"/>
        <w:b/>
        <w:sz w:val="20"/>
        <w:szCs w:val="20"/>
        <w:u w:val="single"/>
      </w:rPr>
      <w:t>1</w:t>
    </w:r>
    <w:r w:rsidR="00FF0674">
      <w:rPr>
        <w:rFonts w:ascii="Arial" w:hAnsi="Arial" w:cs="Arial"/>
        <w:b/>
        <w:sz w:val="20"/>
        <w:szCs w:val="20"/>
        <w:u w:val="single"/>
      </w:rPr>
      <w:t>8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0D12B6">
      <w:rPr>
        <w:rFonts w:ascii="Arial" w:hAnsi="Arial" w:cs="Arial"/>
        <w:b/>
        <w:sz w:val="20"/>
        <w:szCs w:val="20"/>
        <w:u w:val="single"/>
      </w:rPr>
      <w:t>–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0D12B6">
      <w:rPr>
        <w:rFonts w:ascii="Arial" w:hAnsi="Arial" w:cs="Arial"/>
        <w:b/>
        <w:sz w:val="20"/>
        <w:szCs w:val="20"/>
        <w:u w:val="single"/>
      </w:rPr>
      <w:t xml:space="preserve">Vereadora Dra. Márcia Santos - 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fls. 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PAGE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EE02BC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A349F1" w:rsidRPr="00317C1A">
      <w:rPr>
        <w:rFonts w:ascii="Arial" w:hAnsi="Arial" w:cs="Arial"/>
        <w:b/>
        <w:sz w:val="20"/>
        <w:szCs w:val="20"/>
        <w:u w:val="single"/>
      </w:rPr>
      <w:t>/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NUMPAGES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EE02BC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6D56C61D" wp14:editId="34FB4431">
              <wp:simplePos x="0" y="0"/>
              <wp:positionH relativeFrom="column">
                <wp:posOffset>5538470</wp:posOffset>
              </wp:positionH>
              <wp:positionV relativeFrom="page">
                <wp:posOffset>889000</wp:posOffset>
              </wp:positionV>
              <wp:extent cx="532800" cy="126000"/>
              <wp:effectExtent l="0" t="0" r="635" b="762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800" cy="12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EB04D6" w:rsidRDefault="00E915C0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FSL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D56C61D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436.1pt;margin-top:70pt;width:41.95pt;height:9.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" o:allowincell="f" filled="f" stroked="f">
              <v:textbox inset="0,0,0,0">
                <w:txbxContent>
                  <w:p w:rsidR="00D2072E" w:rsidRPr="00EB04D6" w:rsidRDefault="00E915C0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FSL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36736" behindDoc="0" locked="0" layoutInCell="0" allowOverlap="1" wp14:anchorId="2673D6CE" wp14:editId="45046FDB">
              <wp:simplePos x="0" y="0"/>
              <wp:positionH relativeFrom="column">
                <wp:posOffset>1026160</wp:posOffset>
              </wp:positionH>
              <wp:positionV relativeFrom="page">
                <wp:posOffset>637540</wp:posOffset>
              </wp:positionV>
              <wp:extent cx="5004000" cy="558000"/>
              <wp:effectExtent l="0" t="0" r="6350" b="1397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4000" cy="55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F73DA3" w:rsidRDefault="00D2072E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D2072E" w:rsidRPr="00F73DA3" w:rsidRDefault="00D2072E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673D6CE" id="Text Box 1" o:spid="_x0000_s1028" type="#_x0000_t202" style="position:absolute;left:0;text-align:left;margin-left:80.8pt;margin-top:50.2pt;width:394pt;height:43.95p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" o:allowincell="f" filled="f" stroked="f">
              <v:textbox inset="0,0,0,0">
                <w:txbxContent>
                  <w:p w:rsidR="00D2072E" w:rsidRPr="00F73DA3" w:rsidRDefault="00D2072E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D2072E" w:rsidRPr="00F73DA3" w:rsidRDefault="00D2072E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w:drawing>
        <wp:anchor distT="0" distB="0" distL="114300" distR="114300" simplePos="0" relativeHeight="251698176" behindDoc="0" locked="0" layoutInCell="0" allowOverlap="1" wp14:anchorId="5644084A" wp14:editId="0AFECFA9">
          <wp:simplePos x="0" y="0"/>
          <wp:positionH relativeFrom="column">
            <wp:posOffset>-20955</wp:posOffset>
          </wp:positionH>
          <wp:positionV relativeFrom="page">
            <wp:posOffset>547370</wp:posOffset>
          </wp:positionV>
          <wp:extent cx="907200" cy="720000"/>
          <wp:effectExtent l="0" t="0" r="7620" b="4445"/>
          <wp:wrapTopAndBottom/>
          <wp:docPr id="8" name="Imagem 8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49F1" w:rsidRDefault="00A349F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  <w:r>
      <w:rPr>
        <w:noProof/>
        <w:sz w:val="40"/>
      </w:rPr>
      <mc:AlternateContent>
        <mc:Choice Requires="wps">
          <w:drawing>
            <wp:anchor distT="0" distB="0" distL="114300" distR="114300" simplePos="0" relativeHeight="251676672" behindDoc="0" locked="0" layoutInCell="0" allowOverlap="1" wp14:anchorId="6C713286" wp14:editId="4DAC3E5B">
              <wp:simplePos x="0" y="0"/>
              <wp:positionH relativeFrom="column">
                <wp:posOffset>5538470</wp:posOffset>
              </wp:positionH>
              <wp:positionV relativeFrom="paragraph">
                <wp:posOffset>349027</wp:posOffset>
              </wp:positionV>
              <wp:extent cx="532740" cy="124691"/>
              <wp:effectExtent l="0" t="0" r="1270" b="889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40" cy="12469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EB04D6" w:rsidRDefault="004C7F0B" w:rsidP="007E3F6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FSL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C713286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436.1pt;margin-top:27.5pt;width:41.95pt;height:9.8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hEarwIAAK8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" o:allowincell="f" filled="f" stroked="f">
              <v:textbox inset="0,0,0,0">
                <w:txbxContent>
                  <w:p w:rsidR="007E3F69" w:rsidRPr="00EB04D6" w:rsidRDefault="004C7F0B" w:rsidP="007E3F6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FSL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15232" behindDoc="0" locked="0" layoutInCell="0" allowOverlap="1" wp14:anchorId="63E116AD" wp14:editId="4D2FE116">
              <wp:simplePos x="0" y="0"/>
              <wp:positionH relativeFrom="column">
                <wp:posOffset>1026160</wp:posOffset>
              </wp:positionH>
              <wp:positionV relativeFrom="paragraph">
                <wp:posOffset>97155</wp:posOffset>
              </wp:positionV>
              <wp:extent cx="5003800" cy="558165"/>
              <wp:effectExtent l="0" t="0" r="0" b="0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3800" cy="5581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F73DA3" w:rsidRDefault="007E3F69" w:rsidP="007E3F69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7E3F69" w:rsidRPr="00F73DA3" w:rsidRDefault="007E3F69" w:rsidP="007E3F69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3E116AD" id="_x0000_s1030" type="#_x0000_t202" style="position:absolute;margin-left:80.8pt;margin-top:7.65pt;width:394pt;height:43.95pt;z-index:25161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" o:allowincell="f" filled="f" stroked="f">
              <v:textbox inset="0,0,0,0">
                <w:txbxContent>
                  <w:p w:rsidR="007E3F69" w:rsidRPr="00F73DA3" w:rsidRDefault="007E3F69" w:rsidP="007E3F69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7E3F69" w:rsidRPr="00F73DA3" w:rsidRDefault="007E3F69" w:rsidP="007E3F69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717632" behindDoc="0" locked="0" layoutInCell="0" allowOverlap="1" wp14:anchorId="40DAD498" wp14:editId="261AAFA0">
          <wp:simplePos x="0" y="0"/>
          <wp:positionH relativeFrom="column">
            <wp:posOffset>-20955</wp:posOffset>
          </wp:positionH>
          <wp:positionV relativeFrom="paragraph">
            <wp:posOffset>8255</wp:posOffset>
          </wp:positionV>
          <wp:extent cx="907415" cy="718820"/>
          <wp:effectExtent l="0" t="0" r="6985" b="5080"/>
          <wp:wrapTopAndBottom/>
          <wp:docPr id="11" name="Imagem 11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415" cy="7188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70D897EE"/>
    <w:lvl w:ilvl="0">
      <w:start w:val="1"/>
      <w:numFmt w:val="bullet"/>
      <w:pStyle w:val="Commarcador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4F146DA3"/>
    <w:multiLevelType w:val="multilevel"/>
    <w:tmpl w:val="62B2C8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2" w15:restartNumberingAfterBreak="0">
    <w:nsid w:val="61780396"/>
    <w:multiLevelType w:val="hybridMultilevel"/>
    <w:tmpl w:val="698EDA70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4E32076"/>
    <w:multiLevelType w:val="hybridMultilevel"/>
    <w:tmpl w:val="F810216A"/>
    <w:lvl w:ilvl="0" w:tplc="3B1AA15C">
      <w:start w:val="1"/>
      <w:numFmt w:val="decimal"/>
      <w:lvlText w:val="%1-"/>
      <w:lvlJc w:val="left"/>
      <w:pPr>
        <w:ind w:left="720" w:hanging="360"/>
      </w:pPr>
    </w:lvl>
    <w:lvl w:ilvl="1" w:tplc="04160019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>
      <w:start w:val="1"/>
      <w:numFmt w:val="decimal"/>
      <w:lvlText w:val="%4."/>
      <w:lvlJc w:val="left"/>
      <w:pPr>
        <w:ind w:left="2880" w:hanging="360"/>
      </w:pPr>
    </w:lvl>
    <w:lvl w:ilvl="4" w:tplc="04160019">
      <w:start w:val="1"/>
      <w:numFmt w:val="lowerLetter"/>
      <w:lvlText w:val="%5."/>
      <w:lvlJc w:val="left"/>
      <w:pPr>
        <w:ind w:left="3600" w:hanging="360"/>
      </w:pPr>
    </w:lvl>
    <w:lvl w:ilvl="5" w:tplc="0416001B">
      <w:start w:val="1"/>
      <w:numFmt w:val="lowerRoman"/>
      <w:lvlText w:val="%6."/>
      <w:lvlJc w:val="right"/>
      <w:pPr>
        <w:ind w:left="4320" w:hanging="180"/>
      </w:pPr>
    </w:lvl>
    <w:lvl w:ilvl="6" w:tplc="0416000F">
      <w:start w:val="1"/>
      <w:numFmt w:val="decimal"/>
      <w:lvlText w:val="%7."/>
      <w:lvlJc w:val="left"/>
      <w:pPr>
        <w:ind w:left="5040" w:hanging="360"/>
      </w:pPr>
    </w:lvl>
    <w:lvl w:ilvl="7" w:tplc="04160019">
      <w:start w:val="1"/>
      <w:numFmt w:val="lowerLetter"/>
      <w:lvlText w:val="%8."/>
      <w:lvlJc w:val="left"/>
      <w:pPr>
        <w:ind w:left="5760" w:hanging="360"/>
      </w:pPr>
    </w:lvl>
    <w:lvl w:ilvl="8" w:tplc="0416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3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C13"/>
    <w:rsid w:val="00002E98"/>
    <w:rsid w:val="000035EB"/>
    <w:rsid w:val="00003930"/>
    <w:rsid w:val="000042EB"/>
    <w:rsid w:val="0000451A"/>
    <w:rsid w:val="00005CC1"/>
    <w:rsid w:val="0000643F"/>
    <w:rsid w:val="00010B5E"/>
    <w:rsid w:val="00011E0F"/>
    <w:rsid w:val="000122CA"/>
    <w:rsid w:val="00012789"/>
    <w:rsid w:val="0001315E"/>
    <w:rsid w:val="00013AE8"/>
    <w:rsid w:val="00014008"/>
    <w:rsid w:val="0001478D"/>
    <w:rsid w:val="00014EFD"/>
    <w:rsid w:val="00016A27"/>
    <w:rsid w:val="00017A95"/>
    <w:rsid w:val="00021D7F"/>
    <w:rsid w:val="000235B2"/>
    <w:rsid w:val="0002399B"/>
    <w:rsid w:val="00024FD3"/>
    <w:rsid w:val="00026FE9"/>
    <w:rsid w:val="00027E4D"/>
    <w:rsid w:val="00030281"/>
    <w:rsid w:val="00031074"/>
    <w:rsid w:val="00032005"/>
    <w:rsid w:val="00034A23"/>
    <w:rsid w:val="00035354"/>
    <w:rsid w:val="0003763D"/>
    <w:rsid w:val="000410CA"/>
    <w:rsid w:val="000437BF"/>
    <w:rsid w:val="00046B11"/>
    <w:rsid w:val="00046C1B"/>
    <w:rsid w:val="00050141"/>
    <w:rsid w:val="00050D0C"/>
    <w:rsid w:val="0005150C"/>
    <w:rsid w:val="00051781"/>
    <w:rsid w:val="0005204B"/>
    <w:rsid w:val="00055954"/>
    <w:rsid w:val="00056288"/>
    <w:rsid w:val="000569C5"/>
    <w:rsid w:val="00056E2D"/>
    <w:rsid w:val="00061921"/>
    <w:rsid w:val="00061C81"/>
    <w:rsid w:val="00062DFB"/>
    <w:rsid w:val="00070224"/>
    <w:rsid w:val="00074578"/>
    <w:rsid w:val="00075DEB"/>
    <w:rsid w:val="0008076E"/>
    <w:rsid w:val="00080CD5"/>
    <w:rsid w:val="00081A1D"/>
    <w:rsid w:val="00082E7C"/>
    <w:rsid w:val="000833E3"/>
    <w:rsid w:val="0008566E"/>
    <w:rsid w:val="000865E9"/>
    <w:rsid w:val="000870D8"/>
    <w:rsid w:val="0008763F"/>
    <w:rsid w:val="0009080E"/>
    <w:rsid w:val="00090F2B"/>
    <w:rsid w:val="000919BE"/>
    <w:rsid w:val="00092A04"/>
    <w:rsid w:val="00094490"/>
    <w:rsid w:val="0009480B"/>
    <w:rsid w:val="00094C60"/>
    <w:rsid w:val="000958D5"/>
    <w:rsid w:val="000966C9"/>
    <w:rsid w:val="00097CAE"/>
    <w:rsid w:val="00097DB2"/>
    <w:rsid w:val="000A31D8"/>
    <w:rsid w:val="000A3E5F"/>
    <w:rsid w:val="000A52FB"/>
    <w:rsid w:val="000A6C04"/>
    <w:rsid w:val="000A6CD9"/>
    <w:rsid w:val="000A766A"/>
    <w:rsid w:val="000B0340"/>
    <w:rsid w:val="000B2814"/>
    <w:rsid w:val="000B4679"/>
    <w:rsid w:val="000B5695"/>
    <w:rsid w:val="000B655D"/>
    <w:rsid w:val="000B7C0F"/>
    <w:rsid w:val="000B7F6A"/>
    <w:rsid w:val="000C04D6"/>
    <w:rsid w:val="000C0F6F"/>
    <w:rsid w:val="000C3989"/>
    <w:rsid w:val="000C418D"/>
    <w:rsid w:val="000C4E27"/>
    <w:rsid w:val="000C6271"/>
    <w:rsid w:val="000C63E2"/>
    <w:rsid w:val="000C70D2"/>
    <w:rsid w:val="000D0E94"/>
    <w:rsid w:val="000D12B6"/>
    <w:rsid w:val="000D17E8"/>
    <w:rsid w:val="000D1C7A"/>
    <w:rsid w:val="000D1E4D"/>
    <w:rsid w:val="000D2327"/>
    <w:rsid w:val="000D3B02"/>
    <w:rsid w:val="000D6A2E"/>
    <w:rsid w:val="000E1782"/>
    <w:rsid w:val="000E2D63"/>
    <w:rsid w:val="000E517B"/>
    <w:rsid w:val="000E66F2"/>
    <w:rsid w:val="000E7B0F"/>
    <w:rsid w:val="000F12A2"/>
    <w:rsid w:val="000F41D1"/>
    <w:rsid w:val="000F497A"/>
    <w:rsid w:val="000F4E40"/>
    <w:rsid w:val="000F578F"/>
    <w:rsid w:val="000F5FFF"/>
    <w:rsid w:val="000F6251"/>
    <w:rsid w:val="001001FC"/>
    <w:rsid w:val="00101699"/>
    <w:rsid w:val="00103176"/>
    <w:rsid w:val="001106C4"/>
    <w:rsid w:val="00110E4B"/>
    <w:rsid w:val="001121CB"/>
    <w:rsid w:val="00112B65"/>
    <w:rsid w:val="001132FB"/>
    <w:rsid w:val="001137A9"/>
    <w:rsid w:val="00117261"/>
    <w:rsid w:val="00117E87"/>
    <w:rsid w:val="00121764"/>
    <w:rsid w:val="00121A66"/>
    <w:rsid w:val="001229CF"/>
    <w:rsid w:val="00123251"/>
    <w:rsid w:val="00123D52"/>
    <w:rsid w:val="001258F2"/>
    <w:rsid w:val="00126549"/>
    <w:rsid w:val="0012767E"/>
    <w:rsid w:val="00130FFD"/>
    <w:rsid w:val="001349B3"/>
    <w:rsid w:val="00137D74"/>
    <w:rsid w:val="00141D4A"/>
    <w:rsid w:val="00142837"/>
    <w:rsid w:val="001433AC"/>
    <w:rsid w:val="00144DF0"/>
    <w:rsid w:val="0014514A"/>
    <w:rsid w:val="0014553B"/>
    <w:rsid w:val="0014591F"/>
    <w:rsid w:val="001461B1"/>
    <w:rsid w:val="00146745"/>
    <w:rsid w:val="00146BF2"/>
    <w:rsid w:val="00146CC2"/>
    <w:rsid w:val="00147722"/>
    <w:rsid w:val="001508AE"/>
    <w:rsid w:val="00150EE2"/>
    <w:rsid w:val="0015355B"/>
    <w:rsid w:val="00153D74"/>
    <w:rsid w:val="00155DBD"/>
    <w:rsid w:val="00155FEB"/>
    <w:rsid w:val="00156BAF"/>
    <w:rsid w:val="0016155E"/>
    <w:rsid w:val="00162584"/>
    <w:rsid w:val="0016718A"/>
    <w:rsid w:val="001672BF"/>
    <w:rsid w:val="001726DA"/>
    <w:rsid w:val="00172E81"/>
    <w:rsid w:val="00172FA1"/>
    <w:rsid w:val="00173F33"/>
    <w:rsid w:val="001741EE"/>
    <w:rsid w:val="00176C91"/>
    <w:rsid w:val="0017766D"/>
    <w:rsid w:val="00177DA5"/>
    <w:rsid w:val="00181124"/>
    <w:rsid w:val="00181580"/>
    <w:rsid w:val="001817B1"/>
    <w:rsid w:val="001819C7"/>
    <w:rsid w:val="00181CD2"/>
    <w:rsid w:val="00181D4F"/>
    <w:rsid w:val="001828EE"/>
    <w:rsid w:val="00183954"/>
    <w:rsid w:val="00183F33"/>
    <w:rsid w:val="00184084"/>
    <w:rsid w:val="001840E7"/>
    <w:rsid w:val="00185390"/>
    <w:rsid w:val="00185749"/>
    <w:rsid w:val="00190E90"/>
    <w:rsid w:val="00191E04"/>
    <w:rsid w:val="0019204C"/>
    <w:rsid w:val="00192B98"/>
    <w:rsid w:val="00193AD0"/>
    <w:rsid w:val="0019465F"/>
    <w:rsid w:val="00197749"/>
    <w:rsid w:val="00197D27"/>
    <w:rsid w:val="001A09F2"/>
    <w:rsid w:val="001A0CC5"/>
    <w:rsid w:val="001A147B"/>
    <w:rsid w:val="001B0773"/>
    <w:rsid w:val="001B297F"/>
    <w:rsid w:val="001B5827"/>
    <w:rsid w:val="001C04D0"/>
    <w:rsid w:val="001C2A19"/>
    <w:rsid w:val="001C2C04"/>
    <w:rsid w:val="001C6656"/>
    <w:rsid w:val="001C6ACB"/>
    <w:rsid w:val="001C7920"/>
    <w:rsid w:val="001D0DEB"/>
    <w:rsid w:val="001D2AE1"/>
    <w:rsid w:val="001D5E4A"/>
    <w:rsid w:val="001D63CB"/>
    <w:rsid w:val="001D6F42"/>
    <w:rsid w:val="001E2AD9"/>
    <w:rsid w:val="001E2E0F"/>
    <w:rsid w:val="001E561E"/>
    <w:rsid w:val="001E7344"/>
    <w:rsid w:val="001F016C"/>
    <w:rsid w:val="001F0A73"/>
    <w:rsid w:val="001F0C4C"/>
    <w:rsid w:val="001F13C3"/>
    <w:rsid w:val="001F3A25"/>
    <w:rsid w:val="001F469A"/>
    <w:rsid w:val="001F6827"/>
    <w:rsid w:val="001F7384"/>
    <w:rsid w:val="00204C0C"/>
    <w:rsid w:val="00204ED7"/>
    <w:rsid w:val="00206376"/>
    <w:rsid w:val="002069A9"/>
    <w:rsid w:val="00210A8F"/>
    <w:rsid w:val="00210C3A"/>
    <w:rsid w:val="00210F6B"/>
    <w:rsid w:val="00214A08"/>
    <w:rsid w:val="00216587"/>
    <w:rsid w:val="002210A7"/>
    <w:rsid w:val="0022550C"/>
    <w:rsid w:val="00227C5B"/>
    <w:rsid w:val="00230418"/>
    <w:rsid w:val="00230859"/>
    <w:rsid w:val="00230A82"/>
    <w:rsid w:val="00230AD6"/>
    <w:rsid w:val="002328FA"/>
    <w:rsid w:val="00232D6D"/>
    <w:rsid w:val="00241133"/>
    <w:rsid w:val="00241405"/>
    <w:rsid w:val="002441FC"/>
    <w:rsid w:val="0024610F"/>
    <w:rsid w:val="00246E8C"/>
    <w:rsid w:val="00247170"/>
    <w:rsid w:val="002477B6"/>
    <w:rsid w:val="00250354"/>
    <w:rsid w:val="00250658"/>
    <w:rsid w:val="002516E6"/>
    <w:rsid w:val="00253270"/>
    <w:rsid w:val="00253C82"/>
    <w:rsid w:val="00256155"/>
    <w:rsid w:val="00262AC6"/>
    <w:rsid w:val="00264B04"/>
    <w:rsid w:val="00265D9D"/>
    <w:rsid w:val="0026732A"/>
    <w:rsid w:val="00271CE3"/>
    <w:rsid w:val="00272532"/>
    <w:rsid w:val="002818CB"/>
    <w:rsid w:val="00285142"/>
    <w:rsid w:val="00285756"/>
    <w:rsid w:val="00287E47"/>
    <w:rsid w:val="002913B8"/>
    <w:rsid w:val="00294DFF"/>
    <w:rsid w:val="00295B4D"/>
    <w:rsid w:val="0029679B"/>
    <w:rsid w:val="002A1A78"/>
    <w:rsid w:val="002A3C5A"/>
    <w:rsid w:val="002A502E"/>
    <w:rsid w:val="002A531E"/>
    <w:rsid w:val="002A7434"/>
    <w:rsid w:val="002B5B0A"/>
    <w:rsid w:val="002B7EE6"/>
    <w:rsid w:val="002C0A20"/>
    <w:rsid w:val="002C16E6"/>
    <w:rsid w:val="002C194D"/>
    <w:rsid w:val="002C2250"/>
    <w:rsid w:val="002C2989"/>
    <w:rsid w:val="002C2AE6"/>
    <w:rsid w:val="002C2C91"/>
    <w:rsid w:val="002C3692"/>
    <w:rsid w:val="002C386A"/>
    <w:rsid w:val="002C435F"/>
    <w:rsid w:val="002C465C"/>
    <w:rsid w:val="002C4B2B"/>
    <w:rsid w:val="002C5C70"/>
    <w:rsid w:val="002C6467"/>
    <w:rsid w:val="002C64AD"/>
    <w:rsid w:val="002D0F7A"/>
    <w:rsid w:val="002D178E"/>
    <w:rsid w:val="002D3825"/>
    <w:rsid w:val="002D3D9E"/>
    <w:rsid w:val="002D4688"/>
    <w:rsid w:val="002E287C"/>
    <w:rsid w:val="002E700C"/>
    <w:rsid w:val="002E7A65"/>
    <w:rsid w:val="002F01A6"/>
    <w:rsid w:val="002F02DB"/>
    <w:rsid w:val="002F0BC2"/>
    <w:rsid w:val="002F21B4"/>
    <w:rsid w:val="002F40DB"/>
    <w:rsid w:val="002F47B7"/>
    <w:rsid w:val="002F5108"/>
    <w:rsid w:val="002F63CE"/>
    <w:rsid w:val="002F6CEF"/>
    <w:rsid w:val="0030168E"/>
    <w:rsid w:val="00301DEF"/>
    <w:rsid w:val="003023C7"/>
    <w:rsid w:val="00302EEB"/>
    <w:rsid w:val="00304DBA"/>
    <w:rsid w:val="00305C80"/>
    <w:rsid w:val="003063A5"/>
    <w:rsid w:val="003075BA"/>
    <w:rsid w:val="00311A27"/>
    <w:rsid w:val="003125ED"/>
    <w:rsid w:val="0031295E"/>
    <w:rsid w:val="003162A1"/>
    <w:rsid w:val="00316671"/>
    <w:rsid w:val="00316D75"/>
    <w:rsid w:val="00317C1A"/>
    <w:rsid w:val="00317DB9"/>
    <w:rsid w:val="00320082"/>
    <w:rsid w:val="00320991"/>
    <w:rsid w:val="00320D63"/>
    <w:rsid w:val="003222D9"/>
    <w:rsid w:val="00323F0F"/>
    <w:rsid w:val="00324695"/>
    <w:rsid w:val="00324B63"/>
    <w:rsid w:val="00325B5C"/>
    <w:rsid w:val="00325BFB"/>
    <w:rsid w:val="00325E13"/>
    <w:rsid w:val="003263B1"/>
    <w:rsid w:val="003267DC"/>
    <w:rsid w:val="003275D6"/>
    <w:rsid w:val="00330657"/>
    <w:rsid w:val="003309BD"/>
    <w:rsid w:val="003320B4"/>
    <w:rsid w:val="00332720"/>
    <w:rsid w:val="003334EF"/>
    <w:rsid w:val="00333F9A"/>
    <w:rsid w:val="00334DF4"/>
    <w:rsid w:val="00335C40"/>
    <w:rsid w:val="003409A1"/>
    <w:rsid w:val="0034158C"/>
    <w:rsid w:val="003415EC"/>
    <w:rsid w:val="003426F4"/>
    <w:rsid w:val="00342A4F"/>
    <w:rsid w:val="00343838"/>
    <w:rsid w:val="00345DFD"/>
    <w:rsid w:val="00346880"/>
    <w:rsid w:val="00346AD7"/>
    <w:rsid w:val="003471B4"/>
    <w:rsid w:val="00347C95"/>
    <w:rsid w:val="00347D5E"/>
    <w:rsid w:val="003516FA"/>
    <w:rsid w:val="00354368"/>
    <w:rsid w:val="0036224C"/>
    <w:rsid w:val="003630BF"/>
    <w:rsid w:val="0036360F"/>
    <w:rsid w:val="00364DC1"/>
    <w:rsid w:val="00364FCD"/>
    <w:rsid w:val="003650EE"/>
    <w:rsid w:val="0037386C"/>
    <w:rsid w:val="00373F57"/>
    <w:rsid w:val="003768E7"/>
    <w:rsid w:val="00377182"/>
    <w:rsid w:val="00380E29"/>
    <w:rsid w:val="00381797"/>
    <w:rsid w:val="00381E6C"/>
    <w:rsid w:val="00381F02"/>
    <w:rsid w:val="0038231E"/>
    <w:rsid w:val="00383CA2"/>
    <w:rsid w:val="003848C4"/>
    <w:rsid w:val="00393AB4"/>
    <w:rsid w:val="00396134"/>
    <w:rsid w:val="00397FF3"/>
    <w:rsid w:val="003A4332"/>
    <w:rsid w:val="003A77BE"/>
    <w:rsid w:val="003A7AE6"/>
    <w:rsid w:val="003B05B7"/>
    <w:rsid w:val="003B091B"/>
    <w:rsid w:val="003B2344"/>
    <w:rsid w:val="003B3E51"/>
    <w:rsid w:val="003B3FC8"/>
    <w:rsid w:val="003B6137"/>
    <w:rsid w:val="003B61DF"/>
    <w:rsid w:val="003B7376"/>
    <w:rsid w:val="003C0A99"/>
    <w:rsid w:val="003C1F4C"/>
    <w:rsid w:val="003C2928"/>
    <w:rsid w:val="003C2AC6"/>
    <w:rsid w:val="003C6E02"/>
    <w:rsid w:val="003D03C4"/>
    <w:rsid w:val="003D121B"/>
    <w:rsid w:val="003D1C23"/>
    <w:rsid w:val="003D1DE4"/>
    <w:rsid w:val="003D29D0"/>
    <w:rsid w:val="003D68F7"/>
    <w:rsid w:val="003D77B2"/>
    <w:rsid w:val="003E0608"/>
    <w:rsid w:val="003E078C"/>
    <w:rsid w:val="003E095C"/>
    <w:rsid w:val="003E188F"/>
    <w:rsid w:val="003E1DED"/>
    <w:rsid w:val="003E46A9"/>
    <w:rsid w:val="003E4D3E"/>
    <w:rsid w:val="003E5F4E"/>
    <w:rsid w:val="003E5FBC"/>
    <w:rsid w:val="003E6088"/>
    <w:rsid w:val="003E6D44"/>
    <w:rsid w:val="003F0EE8"/>
    <w:rsid w:val="003F1AFC"/>
    <w:rsid w:val="003F3262"/>
    <w:rsid w:val="003F4784"/>
    <w:rsid w:val="003F643F"/>
    <w:rsid w:val="003F702A"/>
    <w:rsid w:val="003F7238"/>
    <w:rsid w:val="0040029B"/>
    <w:rsid w:val="004006D0"/>
    <w:rsid w:val="0040329C"/>
    <w:rsid w:val="00404DAE"/>
    <w:rsid w:val="00405BC2"/>
    <w:rsid w:val="00410491"/>
    <w:rsid w:val="004114FA"/>
    <w:rsid w:val="00412795"/>
    <w:rsid w:val="00412D1A"/>
    <w:rsid w:val="004137DE"/>
    <w:rsid w:val="00414662"/>
    <w:rsid w:val="0041703C"/>
    <w:rsid w:val="004202A0"/>
    <w:rsid w:val="00420561"/>
    <w:rsid w:val="00424000"/>
    <w:rsid w:val="00425EA9"/>
    <w:rsid w:val="00426867"/>
    <w:rsid w:val="00430AE0"/>
    <w:rsid w:val="004321D9"/>
    <w:rsid w:val="004338C5"/>
    <w:rsid w:val="0043426A"/>
    <w:rsid w:val="00437F1D"/>
    <w:rsid w:val="004416AF"/>
    <w:rsid w:val="00446913"/>
    <w:rsid w:val="00446EC9"/>
    <w:rsid w:val="004479CC"/>
    <w:rsid w:val="00450A9D"/>
    <w:rsid w:val="00451F8E"/>
    <w:rsid w:val="00452A52"/>
    <w:rsid w:val="00452EBA"/>
    <w:rsid w:val="004557A4"/>
    <w:rsid w:val="00455CD3"/>
    <w:rsid w:val="0045630E"/>
    <w:rsid w:val="00456C46"/>
    <w:rsid w:val="00461C43"/>
    <w:rsid w:val="00461E50"/>
    <w:rsid w:val="0046218B"/>
    <w:rsid w:val="004641BB"/>
    <w:rsid w:val="00464586"/>
    <w:rsid w:val="00464BF5"/>
    <w:rsid w:val="00467C99"/>
    <w:rsid w:val="00467F6A"/>
    <w:rsid w:val="00471E34"/>
    <w:rsid w:val="00472A82"/>
    <w:rsid w:val="004741EA"/>
    <w:rsid w:val="00476D45"/>
    <w:rsid w:val="00480B40"/>
    <w:rsid w:val="00480C38"/>
    <w:rsid w:val="00481560"/>
    <w:rsid w:val="00481F91"/>
    <w:rsid w:val="00483569"/>
    <w:rsid w:val="00485AD4"/>
    <w:rsid w:val="004874CC"/>
    <w:rsid w:val="00487D64"/>
    <w:rsid w:val="00493115"/>
    <w:rsid w:val="00494C8D"/>
    <w:rsid w:val="004A1386"/>
    <w:rsid w:val="004A28FE"/>
    <w:rsid w:val="004A2F78"/>
    <w:rsid w:val="004A7E04"/>
    <w:rsid w:val="004B022E"/>
    <w:rsid w:val="004B1105"/>
    <w:rsid w:val="004B20BE"/>
    <w:rsid w:val="004B306E"/>
    <w:rsid w:val="004B359E"/>
    <w:rsid w:val="004C0204"/>
    <w:rsid w:val="004C1D8E"/>
    <w:rsid w:val="004C2C30"/>
    <w:rsid w:val="004C37C0"/>
    <w:rsid w:val="004C38F7"/>
    <w:rsid w:val="004C4F86"/>
    <w:rsid w:val="004C6C78"/>
    <w:rsid w:val="004C71A8"/>
    <w:rsid w:val="004C71ED"/>
    <w:rsid w:val="004C7C5B"/>
    <w:rsid w:val="004C7F0B"/>
    <w:rsid w:val="004D03F0"/>
    <w:rsid w:val="004D11BC"/>
    <w:rsid w:val="004D3660"/>
    <w:rsid w:val="004D427D"/>
    <w:rsid w:val="004D6132"/>
    <w:rsid w:val="004D7D84"/>
    <w:rsid w:val="004E06ED"/>
    <w:rsid w:val="004E30F2"/>
    <w:rsid w:val="004E46DA"/>
    <w:rsid w:val="004E4F1C"/>
    <w:rsid w:val="004E73BF"/>
    <w:rsid w:val="004E7F01"/>
    <w:rsid w:val="004F24A3"/>
    <w:rsid w:val="004F28E0"/>
    <w:rsid w:val="004F2ACF"/>
    <w:rsid w:val="004F39E9"/>
    <w:rsid w:val="004F5A31"/>
    <w:rsid w:val="004F60CD"/>
    <w:rsid w:val="004F64AA"/>
    <w:rsid w:val="004F6558"/>
    <w:rsid w:val="004F690D"/>
    <w:rsid w:val="004F6A11"/>
    <w:rsid w:val="00500B1C"/>
    <w:rsid w:val="00505357"/>
    <w:rsid w:val="00505FD8"/>
    <w:rsid w:val="00507BBA"/>
    <w:rsid w:val="00513E4E"/>
    <w:rsid w:val="00514DBB"/>
    <w:rsid w:val="00516018"/>
    <w:rsid w:val="00516B39"/>
    <w:rsid w:val="00517F17"/>
    <w:rsid w:val="00520DC2"/>
    <w:rsid w:val="00522230"/>
    <w:rsid w:val="005222B1"/>
    <w:rsid w:val="005236DA"/>
    <w:rsid w:val="00524669"/>
    <w:rsid w:val="00524BDF"/>
    <w:rsid w:val="005259EF"/>
    <w:rsid w:val="00526956"/>
    <w:rsid w:val="00533862"/>
    <w:rsid w:val="00536530"/>
    <w:rsid w:val="005369A9"/>
    <w:rsid w:val="00537660"/>
    <w:rsid w:val="00542307"/>
    <w:rsid w:val="0054400F"/>
    <w:rsid w:val="00544651"/>
    <w:rsid w:val="0054472B"/>
    <w:rsid w:val="00551860"/>
    <w:rsid w:val="00553A1C"/>
    <w:rsid w:val="005559DC"/>
    <w:rsid w:val="00556273"/>
    <w:rsid w:val="00560A5F"/>
    <w:rsid w:val="00562BBA"/>
    <w:rsid w:val="00562E5E"/>
    <w:rsid w:val="00563A45"/>
    <w:rsid w:val="00563D47"/>
    <w:rsid w:val="00563D66"/>
    <w:rsid w:val="00564290"/>
    <w:rsid w:val="00564368"/>
    <w:rsid w:val="00565084"/>
    <w:rsid w:val="005665A4"/>
    <w:rsid w:val="00566A0A"/>
    <w:rsid w:val="00566F21"/>
    <w:rsid w:val="00567E05"/>
    <w:rsid w:val="00570795"/>
    <w:rsid w:val="00570EC8"/>
    <w:rsid w:val="00571F6D"/>
    <w:rsid w:val="005727D2"/>
    <w:rsid w:val="00572D01"/>
    <w:rsid w:val="00573B86"/>
    <w:rsid w:val="00580475"/>
    <w:rsid w:val="0058109A"/>
    <w:rsid w:val="00581F2E"/>
    <w:rsid w:val="0058331D"/>
    <w:rsid w:val="0058500C"/>
    <w:rsid w:val="00585D69"/>
    <w:rsid w:val="005865DD"/>
    <w:rsid w:val="005868AE"/>
    <w:rsid w:val="00591A33"/>
    <w:rsid w:val="0059542E"/>
    <w:rsid w:val="00596AF1"/>
    <w:rsid w:val="00596F56"/>
    <w:rsid w:val="0059789A"/>
    <w:rsid w:val="005A01D0"/>
    <w:rsid w:val="005A03FA"/>
    <w:rsid w:val="005A0E00"/>
    <w:rsid w:val="005A0F08"/>
    <w:rsid w:val="005A1730"/>
    <w:rsid w:val="005A22C0"/>
    <w:rsid w:val="005A2520"/>
    <w:rsid w:val="005A4607"/>
    <w:rsid w:val="005A6881"/>
    <w:rsid w:val="005A7BCA"/>
    <w:rsid w:val="005B0F0D"/>
    <w:rsid w:val="005B166B"/>
    <w:rsid w:val="005B1678"/>
    <w:rsid w:val="005B172B"/>
    <w:rsid w:val="005B3D21"/>
    <w:rsid w:val="005B4EC0"/>
    <w:rsid w:val="005C14C5"/>
    <w:rsid w:val="005C1D5E"/>
    <w:rsid w:val="005C2413"/>
    <w:rsid w:val="005C2C39"/>
    <w:rsid w:val="005C301C"/>
    <w:rsid w:val="005C3938"/>
    <w:rsid w:val="005C42DA"/>
    <w:rsid w:val="005C5EF7"/>
    <w:rsid w:val="005C7DBC"/>
    <w:rsid w:val="005D1C49"/>
    <w:rsid w:val="005D40DB"/>
    <w:rsid w:val="005D5E8E"/>
    <w:rsid w:val="005D702D"/>
    <w:rsid w:val="005D7967"/>
    <w:rsid w:val="005E0950"/>
    <w:rsid w:val="005E138D"/>
    <w:rsid w:val="005E1D61"/>
    <w:rsid w:val="005E752B"/>
    <w:rsid w:val="005E75C3"/>
    <w:rsid w:val="005F06BF"/>
    <w:rsid w:val="005F09E5"/>
    <w:rsid w:val="005F0E64"/>
    <w:rsid w:val="005F2B07"/>
    <w:rsid w:val="005F31B7"/>
    <w:rsid w:val="005F66F1"/>
    <w:rsid w:val="005F7BF9"/>
    <w:rsid w:val="00606224"/>
    <w:rsid w:val="00610847"/>
    <w:rsid w:val="0061095B"/>
    <w:rsid w:val="006129E7"/>
    <w:rsid w:val="006133C8"/>
    <w:rsid w:val="006141F9"/>
    <w:rsid w:val="00616CA3"/>
    <w:rsid w:val="00617070"/>
    <w:rsid w:val="00621BE5"/>
    <w:rsid w:val="006242AC"/>
    <w:rsid w:val="00624472"/>
    <w:rsid w:val="0062669B"/>
    <w:rsid w:val="0062702D"/>
    <w:rsid w:val="00627358"/>
    <w:rsid w:val="00630C01"/>
    <w:rsid w:val="0063208F"/>
    <w:rsid w:val="006371EC"/>
    <w:rsid w:val="006426AE"/>
    <w:rsid w:val="006428D3"/>
    <w:rsid w:val="00642BA8"/>
    <w:rsid w:val="00643032"/>
    <w:rsid w:val="006453F1"/>
    <w:rsid w:val="00650962"/>
    <w:rsid w:val="006527C6"/>
    <w:rsid w:val="006534C7"/>
    <w:rsid w:val="006540D2"/>
    <w:rsid w:val="00655BCA"/>
    <w:rsid w:val="006563E1"/>
    <w:rsid w:val="00657250"/>
    <w:rsid w:val="006602A7"/>
    <w:rsid w:val="006613FB"/>
    <w:rsid w:val="00661A7C"/>
    <w:rsid w:val="00662A35"/>
    <w:rsid w:val="00662A74"/>
    <w:rsid w:val="00662DA3"/>
    <w:rsid w:val="00663636"/>
    <w:rsid w:val="006712FC"/>
    <w:rsid w:val="00671CD7"/>
    <w:rsid w:val="00673439"/>
    <w:rsid w:val="00674927"/>
    <w:rsid w:val="00674F7D"/>
    <w:rsid w:val="006769EE"/>
    <w:rsid w:val="00676CA0"/>
    <w:rsid w:val="00681021"/>
    <w:rsid w:val="00681661"/>
    <w:rsid w:val="00681E87"/>
    <w:rsid w:val="00682E6E"/>
    <w:rsid w:val="00683059"/>
    <w:rsid w:val="00683B5C"/>
    <w:rsid w:val="00684F5A"/>
    <w:rsid w:val="006874AB"/>
    <w:rsid w:val="00690766"/>
    <w:rsid w:val="00691270"/>
    <w:rsid w:val="00691CF5"/>
    <w:rsid w:val="0069312F"/>
    <w:rsid w:val="0069499B"/>
    <w:rsid w:val="006949A9"/>
    <w:rsid w:val="00695071"/>
    <w:rsid w:val="006958A1"/>
    <w:rsid w:val="006958BC"/>
    <w:rsid w:val="00696ED8"/>
    <w:rsid w:val="00697BE8"/>
    <w:rsid w:val="006A370D"/>
    <w:rsid w:val="006A386F"/>
    <w:rsid w:val="006A4298"/>
    <w:rsid w:val="006B02E8"/>
    <w:rsid w:val="006B0B8E"/>
    <w:rsid w:val="006B29AF"/>
    <w:rsid w:val="006B2D10"/>
    <w:rsid w:val="006B31D3"/>
    <w:rsid w:val="006B36E2"/>
    <w:rsid w:val="006B3886"/>
    <w:rsid w:val="006B4AA1"/>
    <w:rsid w:val="006B50C1"/>
    <w:rsid w:val="006B554F"/>
    <w:rsid w:val="006B5BB0"/>
    <w:rsid w:val="006B6795"/>
    <w:rsid w:val="006B6F5F"/>
    <w:rsid w:val="006C037B"/>
    <w:rsid w:val="006C1A5F"/>
    <w:rsid w:val="006C2862"/>
    <w:rsid w:val="006C59BC"/>
    <w:rsid w:val="006C64E9"/>
    <w:rsid w:val="006C6797"/>
    <w:rsid w:val="006D0692"/>
    <w:rsid w:val="006D2C9F"/>
    <w:rsid w:val="006D2F6A"/>
    <w:rsid w:val="006D3C12"/>
    <w:rsid w:val="006D41B2"/>
    <w:rsid w:val="006D51F7"/>
    <w:rsid w:val="006D5447"/>
    <w:rsid w:val="006D561A"/>
    <w:rsid w:val="006D5F56"/>
    <w:rsid w:val="006D6F7D"/>
    <w:rsid w:val="006D75F7"/>
    <w:rsid w:val="006D7B0C"/>
    <w:rsid w:val="006E39FB"/>
    <w:rsid w:val="006E3DFD"/>
    <w:rsid w:val="006E4E1F"/>
    <w:rsid w:val="006E5A0C"/>
    <w:rsid w:val="006E7E66"/>
    <w:rsid w:val="006F06A7"/>
    <w:rsid w:val="006F11CD"/>
    <w:rsid w:val="006F2505"/>
    <w:rsid w:val="006F2A78"/>
    <w:rsid w:val="006F4E64"/>
    <w:rsid w:val="006F7B0A"/>
    <w:rsid w:val="0070132E"/>
    <w:rsid w:val="00705B36"/>
    <w:rsid w:val="00707180"/>
    <w:rsid w:val="007073A0"/>
    <w:rsid w:val="0070753E"/>
    <w:rsid w:val="00711F01"/>
    <w:rsid w:val="007152B1"/>
    <w:rsid w:val="00715F74"/>
    <w:rsid w:val="00722FB9"/>
    <w:rsid w:val="00724300"/>
    <w:rsid w:val="00724BA6"/>
    <w:rsid w:val="007258F8"/>
    <w:rsid w:val="00725E66"/>
    <w:rsid w:val="00727CDB"/>
    <w:rsid w:val="00730A7C"/>
    <w:rsid w:val="00730E4B"/>
    <w:rsid w:val="00730EDF"/>
    <w:rsid w:val="007323F3"/>
    <w:rsid w:val="0073374B"/>
    <w:rsid w:val="007339E0"/>
    <w:rsid w:val="00733DFC"/>
    <w:rsid w:val="0073407F"/>
    <w:rsid w:val="00737141"/>
    <w:rsid w:val="00737FD0"/>
    <w:rsid w:val="00741E9A"/>
    <w:rsid w:val="0074256A"/>
    <w:rsid w:val="0075099D"/>
    <w:rsid w:val="00752E01"/>
    <w:rsid w:val="007540DE"/>
    <w:rsid w:val="007570D2"/>
    <w:rsid w:val="007608C3"/>
    <w:rsid w:val="00760BDE"/>
    <w:rsid w:val="00761DA4"/>
    <w:rsid w:val="007648C2"/>
    <w:rsid w:val="00765CE5"/>
    <w:rsid w:val="00766550"/>
    <w:rsid w:val="00767C5B"/>
    <w:rsid w:val="0077383B"/>
    <w:rsid w:val="00775A1B"/>
    <w:rsid w:val="0077650B"/>
    <w:rsid w:val="00777D45"/>
    <w:rsid w:val="007814A4"/>
    <w:rsid w:val="00782186"/>
    <w:rsid w:val="007826BA"/>
    <w:rsid w:val="007838DC"/>
    <w:rsid w:val="00784576"/>
    <w:rsid w:val="00787774"/>
    <w:rsid w:val="00790911"/>
    <w:rsid w:val="007910F8"/>
    <w:rsid w:val="00791BC9"/>
    <w:rsid w:val="00792DE3"/>
    <w:rsid w:val="00793CCE"/>
    <w:rsid w:val="007940DB"/>
    <w:rsid w:val="00794AD9"/>
    <w:rsid w:val="00797475"/>
    <w:rsid w:val="007A13B2"/>
    <w:rsid w:val="007A2972"/>
    <w:rsid w:val="007A3F9D"/>
    <w:rsid w:val="007A420D"/>
    <w:rsid w:val="007A4998"/>
    <w:rsid w:val="007A4A6B"/>
    <w:rsid w:val="007A5435"/>
    <w:rsid w:val="007A5844"/>
    <w:rsid w:val="007A5BD1"/>
    <w:rsid w:val="007A658D"/>
    <w:rsid w:val="007A7898"/>
    <w:rsid w:val="007A7A03"/>
    <w:rsid w:val="007A7C09"/>
    <w:rsid w:val="007B32B5"/>
    <w:rsid w:val="007B6BFD"/>
    <w:rsid w:val="007C1BCE"/>
    <w:rsid w:val="007C3B19"/>
    <w:rsid w:val="007C3C2C"/>
    <w:rsid w:val="007C49E0"/>
    <w:rsid w:val="007C4A7F"/>
    <w:rsid w:val="007C4F49"/>
    <w:rsid w:val="007C6715"/>
    <w:rsid w:val="007D0145"/>
    <w:rsid w:val="007D1368"/>
    <w:rsid w:val="007D22FC"/>
    <w:rsid w:val="007D39FD"/>
    <w:rsid w:val="007D5C56"/>
    <w:rsid w:val="007D6535"/>
    <w:rsid w:val="007D65FE"/>
    <w:rsid w:val="007D6D7A"/>
    <w:rsid w:val="007E09E6"/>
    <w:rsid w:val="007E348D"/>
    <w:rsid w:val="007E37FE"/>
    <w:rsid w:val="007E3F69"/>
    <w:rsid w:val="007E6F87"/>
    <w:rsid w:val="007F0DA6"/>
    <w:rsid w:val="007F1B01"/>
    <w:rsid w:val="007F2CF9"/>
    <w:rsid w:val="007F2F46"/>
    <w:rsid w:val="007F3B20"/>
    <w:rsid w:val="007F41C6"/>
    <w:rsid w:val="007F47CA"/>
    <w:rsid w:val="007F75CA"/>
    <w:rsid w:val="0080061B"/>
    <w:rsid w:val="00800E28"/>
    <w:rsid w:val="0080197E"/>
    <w:rsid w:val="0080416D"/>
    <w:rsid w:val="0080527C"/>
    <w:rsid w:val="008063B2"/>
    <w:rsid w:val="008067B4"/>
    <w:rsid w:val="008077AF"/>
    <w:rsid w:val="008115E9"/>
    <w:rsid w:val="0081633C"/>
    <w:rsid w:val="00820C13"/>
    <w:rsid w:val="008223AD"/>
    <w:rsid w:val="008306F7"/>
    <w:rsid w:val="00830A9F"/>
    <w:rsid w:val="00831940"/>
    <w:rsid w:val="00833E7C"/>
    <w:rsid w:val="00835D12"/>
    <w:rsid w:val="00835DEA"/>
    <w:rsid w:val="008368E0"/>
    <w:rsid w:val="00845FF1"/>
    <w:rsid w:val="008474F2"/>
    <w:rsid w:val="00855FCB"/>
    <w:rsid w:val="008561B5"/>
    <w:rsid w:val="008573AF"/>
    <w:rsid w:val="0086083E"/>
    <w:rsid w:val="00860922"/>
    <w:rsid w:val="00860AD8"/>
    <w:rsid w:val="00860C03"/>
    <w:rsid w:val="00860ED4"/>
    <w:rsid w:val="00861C49"/>
    <w:rsid w:val="00862F5C"/>
    <w:rsid w:val="0086310A"/>
    <w:rsid w:val="008654AF"/>
    <w:rsid w:val="00867000"/>
    <w:rsid w:val="00870302"/>
    <w:rsid w:val="00870972"/>
    <w:rsid w:val="0087340F"/>
    <w:rsid w:val="00873681"/>
    <w:rsid w:val="008740B0"/>
    <w:rsid w:val="008740BA"/>
    <w:rsid w:val="00874FCB"/>
    <w:rsid w:val="008751ED"/>
    <w:rsid w:val="00876A1F"/>
    <w:rsid w:val="00877E50"/>
    <w:rsid w:val="0088032C"/>
    <w:rsid w:val="0088228B"/>
    <w:rsid w:val="00883064"/>
    <w:rsid w:val="00884A00"/>
    <w:rsid w:val="008909A4"/>
    <w:rsid w:val="008953ED"/>
    <w:rsid w:val="00896CCC"/>
    <w:rsid w:val="00897044"/>
    <w:rsid w:val="00897CD3"/>
    <w:rsid w:val="008A0EA8"/>
    <w:rsid w:val="008A0EB2"/>
    <w:rsid w:val="008A1D0E"/>
    <w:rsid w:val="008A1DE0"/>
    <w:rsid w:val="008A2902"/>
    <w:rsid w:val="008A319C"/>
    <w:rsid w:val="008A3613"/>
    <w:rsid w:val="008A394D"/>
    <w:rsid w:val="008A3D5B"/>
    <w:rsid w:val="008B215D"/>
    <w:rsid w:val="008B402C"/>
    <w:rsid w:val="008B668A"/>
    <w:rsid w:val="008B72D7"/>
    <w:rsid w:val="008C21CF"/>
    <w:rsid w:val="008C284C"/>
    <w:rsid w:val="008C2DC6"/>
    <w:rsid w:val="008C33AB"/>
    <w:rsid w:val="008C53E8"/>
    <w:rsid w:val="008C5627"/>
    <w:rsid w:val="008C5DDC"/>
    <w:rsid w:val="008C6770"/>
    <w:rsid w:val="008D0903"/>
    <w:rsid w:val="008D162E"/>
    <w:rsid w:val="008D204E"/>
    <w:rsid w:val="008D2CBE"/>
    <w:rsid w:val="008D655A"/>
    <w:rsid w:val="008E1563"/>
    <w:rsid w:val="008E3A18"/>
    <w:rsid w:val="008E41D3"/>
    <w:rsid w:val="008E62F0"/>
    <w:rsid w:val="008E66B0"/>
    <w:rsid w:val="008E7D5C"/>
    <w:rsid w:val="008F059B"/>
    <w:rsid w:val="008F1591"/>
    <w:rsid w:val="008F2A1E"/>
    <w:rsid w:val="008F4088"/>
    <w:rsid w:val="008F59C7"/>
    <w:rsid w:val="008F70D9"/>
    <w:rsid w:val="008F79D6"/>
    <w:rsid w:val="00900E84"/>
    <w:rsid w:val="00905B5B"/>
    <w:rsid w:val="009067C6"/>
    <w:rsid w:val="00906DDD"/>
    <w:rsid w:val="00910483"/>
    <w:rsid w:val="00911A70"/>
    <w:rsid w:val="00911E68"/>
    <w:rsid w:val="0091242D"/>
    <w:rsid w:val="009157FB"/>
    <w:rsid w:val="00917EFB"/>
    <w:rsid w:val="009212D8"/>
    <w:rsid w:val="00921519"/>
    <w:rsid w:val="00921888"/>
    <w:rsid w:val="0092279E"/>
    <w:rsid w:val="00922964"/>
    <w:rsid w:val="00923875"/>
    <w:rsid w:val="00926FE5"/>
    <w:rsid w:val="0093316F"/>
    <w:rsid w:val="00940F76"/>
    <w:rsid w:val="00946D25"/>
    <w:rsid w:val="00947841"/>
    <w:rsid w:val="00951205"/>
    <w:rsid w:val="009532A1"/>
    <w:rsid w:val="009546FD"/>
    <w:rsid w:val="00954799"/>
    <w:rsid w:val="00956BA0"/>
    <w:rsid w:val="009572E3"/>
    <w:rsid w:val="009573D7"/>
    <w:rsid w:val="00960EA2"/>
    <w:rsid w:val="00961F68"/>
    <w:rsid w:val="009627F8"/>
    <w:rsid w:val="00963D27"/>
    <w:rsid w:val="0096511F"/>
    <w:rsid w:val="0097187E"/>
    <w:rsid w:val="0097283D"/>
    <w:rsid w:val="00972AE7"/>
    <w:rsid w:val="00973597"/>
    <w:rsid w:val="0097398E"/>
    <w:rsid w:val="00974ACD"/>
    <w:rsid w:val="00976227"/>
    <w:rsid w:val="009764A4"/>
    <w:rsid w:val="009768E6"/>
    <w:rsid w:val="00976FC2"/>
    <w:rsid w:val="0097798E"/>
    <w:rsid w:val="00980ADE"/>
    <w:rsid w:val="0098134E"/>
    <w:rsid w:val="00981B2E"/>
    <w:rsid w:val="00982864"/>
    <w:rsid w:val="00982B39"/>
    <w:rsid w:val="00984B91"/>
    <w:rsid w:val="00986A93"/>
    <w:rsid w:val="00992593"/>
    <w:rsid w:val="009937F6"/>
    <w:rsid w:val="00995D7A"/>
    <w:rsid w:val="00995E42"/>
    <w:rsid w:val="00996267"/>
    <w:rsid w:val="009A2792"/>
    <w:rsid w:val="009A2ABD"/>
    <w:rsid w:val="009A4871"/>
    <w:rsid w:val="009A6303"/>
    <w:rsid w:val="009A698C"/>
    <w:rsid w:val="009A6D8A"/>
    <w:rsid w:val="009A7D89"/>
    <w:rsid w:val="009A7DE4"/>
    <w:rsid w:val="009B01A7"/>
    <w:rsid w:val="009B0D00"/>
    <w:rsid w:val="009B18BC"/>
    <w:rsid w:val="009B207E"/>
    <w:rsid w:val="009B32F8"/>
    <w:rsid w:val="009B34B6"/>
    <w:rsid w:val="009B3777"/>
    <w:rsid w:val="009B42EC"/>
    <w:rsid w:val="009B44BB"/>
    <w:rsid w:val="009B5D60"/>
    <w:rsid w:val="009B629A"/>
    <w:rsid w:val="009B797C"/>
    <w:rsid w:val="009C2CAE"/>
    <w:rsid w:val="009C2F5A"/>
    <w:rsid w:val="009C3330"/>
    <w:rsid w:val="009C48FD"/>
    <w:rsid w:val="009C52E7"/>
    <w:rsid w:val="009C5DDC"/>
    <w:rsid w:val="009C6A85"/>
    <w:rsid w:val="009D0AB9"/>
    <w:rsid w:val="009D0F6E"/>
    <w:rsid w:val="009D1F9A"/>
    <w:rsid w:val="009D2FAF"/>
    <w:rsid w:val="009D3803"/>
    <w:rsid w:val="009D3A16"/>
    <w:rsid w:val="009D50D4"/>
    <w:rsid w:val="009D512F"/>
    <w:rsid w:val="009D7243"/>
    <w:rsid w:val="009D7DF3"/>
    <w:rsid w:val="009E1F05"/>
    <w:rsid w:val="009E4414"/>
    <w:rsid w:val="009E6301"/>
    <w:rsid w:val="009E6B3F"/>
    <w:rsid w:val="009F1CA0"/>
    <w:rsid w:val="009F3E22"/>
    <w:rsid w:val="009F55E8"/>
    <w:rsid w:val="009F706C"/>
    <w:rsid w:val="00A00A07"/>
    <w:rsid w:val="00A0128A"/>
    <w:rsid w:val="00A12902"/>
    <w:rsid w:val="00A1321F"/>
    <w:rsid w:val="00A15837"/>
    <w:rsid w:val="00A1602C"/>
    <w:rsid w:val="00A219BF"/>
    <w:rsid w:val="00A21A8C"/>
    <w:rsid w:val="00A23654"/>
    <w:rsid w:val="00A25361"/>
    <w:rsid w:val="00A3093E"/>
    <w:rsid w:val="00A31236"/>
    <w:rsid w:val="00A34006"/>
    <w:rsid w:val="00A342EC"/>
    <w:rsid w:val="00A349F1"/>
    <w:rsid w:val="00A362F3"/>
    <w:rsid w:val="00A375A9"/>
    <w:rsid w:val="00A41680"/>
    <w:rsid w:val="00A41F94"/>
    <w:rsid w:val="00A44EB7"/>
    <w:rsid w:val="00A46B01"/>
    <w:rsid w:val="00A46FDD"/>
    <w:rsid w:val="00A544F0"/>
    <w:rsid w:val="00A56C5B"/>
    <w:rsid w:val="00A56C68"/>
    <w:rsid w:val="00A5716D"/>
    <w:rsid w:val="00A63294"/>
    <w:rsid w:val="00A63315"/>
    <w:rsid w:val="00A6377A"/>
    <w:rsid w:val="00A6764B"/>
    <w:rsid w:val="00A67686"/>
    <w:rsid w:val="00A71E70"/>
    <w:rsid w:val="00A81F07"/>
    <w:rsid w:val="00A857C1"/>
    <w:rsid w:val="00A860B3"/>
    <w:rsid w:val="00A8668E"/>
    <w:rsid w:val="00A86CC9"/>
    <w:rsid w:val="00A86CDC"/>
    <w:rsid w:val="00A870F0"/>
    <w:rsid w:val="00A91647"/>
    <w:rsid w:val="00A92CB9"/>
    <w:rsid w:val="00A948D1"/>
    <w:rsid w:val="00A95061"/>
    <w:rsid w:val="00A950FD"/>
    <w:rsid w:val="00A9593E"/>
    <w:rsid w:val="00A973B8"/>
    <w:rsid w:val="00AA029F"/>
    <w:rsid w:val="00AA02A0"/>
    <w:rsid w:val="00AA2642"/>
    <w:rsid w:val="00AA36CC"/>
    <w:rsid w:val="00AA390E"/>
    <w:rsid w:val="00AA5201"/>
    <w:rsid w:val="00AA5E47"/>
    <w:rsid w:val="00AA5EB3"/>
    <w:rsid w:val="00AA7252"/>
    <w:rsid w:val="00AB06D1"/>
    <w:rsid w:val="00AB0A35"/>
    <w:rsid w:val="00AB36E6"/>
    <w:rsid w:val="00AB730D"/>
    <w:rsid w:val="00AC0133"/>
    <w:rsid w:val="00AC24F9"/>
    <w:rsid w:val="00AC448E"/>
    <w:rsid w:val="00AC4BBE"/>
    <w:rsid w:val="00AC5201"/>
    <w:rsid w:val="00AC5F46"/>
    <w:rsid w:val="00AC6AAF"/>
    <w:rsid w:val="00AC712C"/>
    <w:rsid w:val="00AD0E45"/>
    <w:rsid w:val="00AD1305"/>
    <w:rsid w:val="00AD1BF5"/>
    <w:rsid w:val="00AD1FF8"/>
    <w:rsid w:val="00AD39DD"/>
    <w:rsid w:val="00AD460B"/>
    <w:rsid w:val="00AD4FFF"/>
    <w:rsid w:val="00AD5F02"/>
    <w:rsid w:val="00AD619A"/>
    <w:rsid w:val="00AD6329"/>
    <w:rsid w:val="00AD6B47"/>
    <w:rsid w:val="00AE113B"/>
    <w:rsid w:val="00AE1548"/>
    <w:rsid w:val="00AE2FDC"/>
    <w:rsid w:val="00AE74B5"/>
    <w:rsid w:val="00AF0234"/>
    <w:rsid w:val="00AF3551"/>
    <w:rsid w:val="00AF4154"/>
    <w:rsid w:val="00AF5BB9"/>
    <w:rsid w:val="00AF6006"/>
    <w:rsid w:val="00AF675D"/>
    <w:rsid w:val="00AF6867"/>
    <w:rsid w:val="00AF6ED6"/>
    <w:rsid w:val="00AF7F70"/>
    <w:rsid w:val="00B0052E"/>
    <w:rsid w:val="00B05971"/>
    <w:rsid w:val="00B072C3"/>
    <w:rsid w:val="00B10E9F"/>
    <w:rsid w:val="00B1103C"/>
    <w:rsid w:val="00B124CB"/>
    <w:rsid w:val="00B12A1A"/>
    <w:rsid w:val="00B13590"/>
    <w:rsid w:val="00B17275"/>
    <w:rsid w:val="00B2096A"/>
    <w:rsid w:val="00B2154E"/>
    <w:rsid w:val="00B21A3E"/>
    <w:rsid w:val="00B27C3E"/>
    <w:rsid w:val="00B30B05"/>
    <w:rsid w:val="00B30CD2"/>
    <w:rsid w:val="00B30FE2"/>
    <w:rsid w:val="00B319C5"/>
    <w:rsid w:val="00B339C5"/>
    <w:rsid w:val="00B35110"/>
    <w:rsid w:val="00B35FFE"/>
    <w:rsid w:val="00B36364"/>
    <w:rsid w:val="00B37041"/>
    <w:rsid w:val="00B37476"/>
    <w:rsid w:val="00B37515"/>
    <w:rsid w:val="00B42467"/>
    <w:rsid w:val="00B4270C"/>
    <w:rsid w:val="00B43D0B"/>
    <w:rsid w:val="00B44027"/>
    <w:rsid w:val="00B46058"/>
    <w:rsid w:val="00B501D3"/>
    <w:rsid w:val="00B50E3F"/>
    <w:rsid w:val="00B5259F"/>
    <w:rsid w:val="00B54B4D"/>
    <w:rsid w:val="00B57010"/>
    <w:rsid w:val="00B57270"/>
    <w:rsid w:val="00B57E0F"/>
    <w:rsid w:val="00B66CBF"/>
    <w:rsid w:val="00B70645"/>
    <w:rsid w:val="00B71077"/>
    <w:rsid w:val="00B74308"/>
    <w:rsid w:val="00B756E2"/>
    <w:rsid w:val="00B75865"/>
    <w:rsid w:val="00B75CEF"/>
    <w:rsid w:val="00B778B2"/>
    <w:rsid w:val="00B811B8"/>
    <w:rsid w:val="00B8134B"/>
    <w:rsid w:val="00B847FD"/>
    <w:rsid w:val="00B84CDE"/>
    <w:rsid w:val="00B85F3F"/>
    <w:rsid w:val="00B92F6F"/>
    <w:rsid w:val="00B930C8"/>
    <w:rsid w:val="00B93392"/>
    <w:rsid w:val="00B94003"/>
    <w:rsid w:val="00B96B8B"/>
    <w:rsid w:val="00BA0C6E"/>
    <w:rsid w:val="00BA1565"/>
    <w:rsid w:val="00BA310C"/>
    <w:rsid w:val="00BA36B8"/>
    <w:rsid w:val="00BA3739"/>
    <w:rsid w:val="00BA74B7"/>
    <w:rsid w:val="00BA7BF1"/>
    <w:rsid w:val="00BA7FF2"/>
    <w:rsid w:val="00BB03C8"/>
    <w:rsid w:val="00BB0463"/>
    <w:rsid w:val="00BB3F3E"/>
    <w:rsid w:val="00BB6C2A"/>
    <w:rsid w:val="00BC03DF"/>
    <w:rsid w:val="00BC0AB9"/>
    <w:rsid w:val="00BC18E4"/>
    <w:rsid w:val="00BC44DF"/>
    <w:rsid w:val="00BC5513"/>
    <w:rsid w:val="00BC55FD"/>
    <w:rsid w:val="00BC5BF1"/>
    <w:rsid w:val="00BC708F"/>
    <w:rsid w:val="00BC7275"/>
    <w:rsid w:val="00BC76A5"/>
    <w:rsid w:val="00BD0672"/>
    <w:rsid w:val="00BD1F36"/>
    <w:rsid w:val="00BD2C7D"/>
    <w:rsid w:val="00BD3B51"/>
    <w:rsid w:val="00BD3C47"/>
    <w:rsid w:val="00BD488F"/>
    <w:rsid w:val="00BD50E6"/>
    <w:rsid w:val="00BE07A5"/>
    <w:rsid w:val="00BE1B39"/>
    <w:rsid w:val="00BE2CAC"/>
    <w:rsid w:val="00BE50F1"/>
    <w:rsid w:val="00BF1370"/>
    <w:rsid w:val="00BF184D"/>
    <w:rsid w:val="00BF26DE"/>
    <w:rsid w:val="00BF2793"/>
    <w:rsid w:val="00BF2E5E"/>
    <w:rsid w:val="00BF3612"/>
    <w:rsid w:val="00BF4A15"/>
    <w:rsid w:val="00BF5C33"/>
    <w:rsid w:val="00BF614A"/>
    <w:rsid w:val="00BF66FA"/>
    <w:rsid w:val="00BF791A"/>
    <w:rsid w:val="00C0054D"/>
    <w:rsid w:val="00C0681A"/>
    <w:rsid w:val="00C06926"/>
    <w:rsid w:val="00C06BEA"/>
    <w:rsid w:val="00C103D6"/>
    <w:rsid w:val="00C1181E"/>
    <w:rsid w:val="00C1228C"/>
    <w:rsid w:val="00C12FE3"/>
    <w:rsid w:val="00C152F1"/>
    <w:rsid w:val="00C15777"/>
    <w:rsid w:val="00C15DBA"/>
    <w:rsid w:val="00C172AE"/>
    <w:rsid w:val="00C21F2A"/>
    <w:rsid w:val="00C23EA0"/>
    <w:rsid w:val="00C2506C"/>
    <w:rsid w:val="00C2536E"/>
    <w:rsid w:val="00C259DC"/>
    <w:rsid w:val="00C25CAC"/>
    <w:rsid w:val="00C25D1F"/>
    <w:rsid w:val="00C26CDA"/>
    <w:rsid w:val="00C30767"/>
    <w:rsid w:val="00C31079"/>
    <w:rsid w:val="00C3121D"/>
    <w:rsid w:val="00C31E51"/>
    <w:rsid w:val="00C35756"/>
    <w:rsid w:val="00C3583B"/>
    <w:rsid w:val="00C36B80"/>
    <w:rsid w:val="00C36E68"/>
    <w:rsid w:val="00C3776E"/>
    <w:rsid w:val="00C4061C"/>
    <w:rsid w:val="00C41498"/>
    <w:rsid w:val="00C418B6"/>
    <w:rsid w:val="00C427F3"/>
    <w:rsid w:val="00C42806"/>
    <w:rsid w:val="00C42B97"/>
    <w:rsid w:val="00C44396"/>
    <w:rsid w:val="00C44D39"/>
    <w:rsid w:val="00C45509"/>
    <w:rsid w:val="00C468EB"/>
    <w:rsid w:val="00C51380"/>
    <w:rsid w:val="00C51F32"/>
    <w:rsid w:val="00C521DC"/>
    <w:rsid w:val="00C579EB"/>
    <w:rsid w:val="00C6361C"/>
    <w:rsid w:val="00C66A20"/>
    <w:rsid w:val="00C671DD"/>
    <w:rsid w:val="00C67317"/>
    <w:rsid w:val="00C7075F"/>
    <w:rsid w:val="00C710F2"/>
    <w:rsid w:val="00C739AD"/>
    <w:rsid w:val="00C746CD"/>
    <w:rsid w:val="00C74B72"/>
    <w:rsid w:val="00C76263"/>
    <w:rsid w:val="00C77D5A"/>
    <w:rsid w:val="00C82F35"/>
    <w:rsid w:val="00C832FA"/>
    <w:rsid w:val="00C83C97"/>
    <w:rsid w:val="00C8678E"/>
    <w:rsid w:val="00C869D8"/>
    <w:rsid w:val="00C87CD5"/>
    <w:rsid w:val="00C91F15"/>
    <w:rsid w:val="00C924B3"/>
    <w:rsid w:val="00C928AF"/>
    <w:rsid w:val="00C9593C"/>
    <w:rsid w:val="00C95A43"/>
    <w:rsid w:val="00C963A7"/>
    <w:rsid w:val="00C97B93"/>
    <w:rsid w:val="00CA0FF1"/>
    <w:rsid w:val="00CA2CC2"/>
    <w:rsid w:val="00CA42F8"/>
    <w:rsid w:val="00CA66AD"/>
    <w:rsid w:val="00CA759E"/>
    <w:rsid w:val="00CB0E41"/>
    <w:rsid w:val="00CB2829"/>
    <w:rsid w:val="00CB2BAB"/>
    <w:rsid w:val="00CB2EB9"/>
    <w:rsid w:val="00CB32CC"/>
    <w:rsid w:val="00CB3A83"/>
    <w:rsid w:val="00CB4D05"/>
    <w:rsid w:val="00CB5664"/>
    <w:rsid w:val="00CB6398"/>
    <w:rsid w:val="00CB6496"/>
    <w:rsid w:val="00CB7E80"/>
    <w:rsid w:val="00CC39CE"/>
    <w:rsid w:val="00CC4096"/>
    <w:rsid w:val="00CC561F"/>
    <w:rsid w:val="00CC5F08"/>
    <w:rsid w:val="00CC624C"/>
    <w:rsid w:val="00CC764E"/>
    <w:rsid w:val="00CD3406"/>
    <w:rsid w:val="00CD39A8"/>
    <w:rsid w:val="00CD3BDB"/>
    <w:rsid w:val="00CE23EB"/>
    <w:rsid w:val="00CE2D21"/>
    <w:rsid w:val="00CE466A"/>
    <w:rsid w:val="00CE5B0F"/>
    <w:rsid w:val="00CF102A"/>
    <w:rsid w:val="00CF1EAA"/>
    <w:rsid w:val="00CF2006"/>
    <w:rsid w:val="00CF200E"/>
    <w:rsid w:val="00CF31DE"/>
    <w:rsid w:val="00CF4A66"/>
    <w:rsid w:val="00CF5E51"/>
    <w:rsid w:val="00CF602B"/>
    <w:rsid w:val="00D00F56"/>
    <w:rsid w:val="00D02C65"/>
    <w:rsid w:val="00D03C91"/>
    <w:rsid w:val="00D054A6"/>
    <w:rsid w:val="00D069D1"/>
    <w:rsid w:val="00D10097"/>
    <w:rsid w:val="00D1046A"/>
    <w:rsid w:val="00D10819"/>
    <w:rsid w:val="00D11345"/>
    <w:rsid w:val="00D12021"/>
    <w:rsid w:val="00D14EB1"/>
    <w:rsid w:val="00D15338"/>
    <w:rsid w:val="00D1588E"/>
    <w:rsid w:val="00D1657D"/>
    <w:rsid w:val="00D16CA1"/>
    <w:rsid w:val="00D16D49"/>
    <w:rsid w:val="00D1744B"/>
    <w:rsid w:val="00D17960"/>
    <w:rsid w:val="00D2072E"/>
    <w:rsid w:val="00D233C7"/>
    <w:rsid w:val="00D23DF2"/>
    <w:rsid w:val="00D248C9"/>
    <w:rsid w:val="00D26F93"/>
    <w:rsid w:val="00D27F5D"/>
    <w:rsid w:val="00D351F7"/>
    <w:rsid w:val="00D3613A"/>
    <w:rsid w:val="00D36BE7"/>
    <w:rsid w:val="00D42E6F"/>
    <w:rsid w:val="00D44423"/>
    <w:rsid w:val="00D44CA5"/>
    <w:rsid w:val="00D45487"/>
    <w:rsid w:val="00D4637E"/>
    <w:rsid w:val="00D4668F"/>
    <w:rsid w:val="00D5074F"/>
    <w:rsid w:val="00D507D5"/>
    <w:rsid w:val="00D51699"/>
    <w:rsid w:val="00D51A96"/>
    <w:rsid w:val="00D51B11"/>
    <w:rsid w:val="00D5238F"/>
    <w:rsid w:val="00D5258B"/>
    <w:rsid w:val="00D5430F"/>
    <w:rsid w:val="00D5514C"/>
    <w:rsid w:val="00D561C6"/>
    <w:rsid w:val="00D564F1"/>
    <w:rsid w:val="00D611A2"/>
    <w:rsid w:val="00D63E17"/>
    <w:rsid w:val="00D6464D"/>
    <w:rsid w:val="00D65A3B"/>
    <w:rsid w:val="00D66CF3"/>
    <w:rsid w:val="00D70B95"/>
    <w:rsid w:val="00D71F7B"/>
    <w:rsid w:val="00D72655"/>
    <w:rsid w:val="00D74D73"/>
    <w:rsid w:val="00D75627"/>
    <w:rsid w:val="00D7594E"/>
    <w:rsid w:val="00D76B58"/>
    <w:rsid w:val="00D76C5A"/>
    <w:rsid w:val="00D773AB"/>
    <w:rsid w:val="00D77980"/>
    <w:rsid w:val="00D77CC8"/>
    <w:rsid w:val="00D802A9"/>
    <w:rsid w:val="00D80411"/>
    <w:rsid w:val="00D80929"/>
    <w:rsid w:val="00D82087"/>
    <w:rsid w:val="00D83191"/>
    <w:rsid w:val="00D8365B"/>
    <w:rsid w:val="00D84E66"/>
    <w:rsid w:val="00D864F8"/>
    <w:rsid w:val="00D90132"/>
    <w:rsid w:val="00D93095"/>
    <w:rsid w:val="00D93843"/>
    <w:rsid w:val="00D94B1B"/>
    <w:rsid w:val="00D95F60"/>
    <w:rsid w:val="00DA0400"/>
    <w:rsid w:val="00DA069F"/>
    <w:rsid w:val="00DA1265"/>
    <w:rsid w:val="00DA3CE6"/>
    <w:rsid w:val="00DA4755"/>
    <w:rsid w:val="00DA4A27"/>
    <w:rsid w:val="00DA5EB9"/>
    <w:rsid w:val="00DA70ED"/>
    <w:rsid w:val="00DA734E"/>
    <w:rsid w:val="00DB0990"/>
    <w:rsid w:val="00DB12AE"/>
    <w:rsid w:val="00DB138A"/>
    <w:rsid w:val="00DB190A"/>
    <w:rsid w:val="00DB1DBE"/>
    <w:rsid w:val="00DB1FAF"/>
    <w:rsid w:val="00DB23E5"/>
    <w:rsid w:val="00DB48F6"/>
    <w:rsid w:val="00DB69EA"/>
    <w:rsid w:val="00DB6FAD"/>
    <w:rsid w:val="00DC51F7"/>
    <w:rsid w:val="00DC7E28"/>
    <w:rsid w:val="00DD0BC6"/>
    <w:rsid w:val="00DD42E9"/>
    <w:rsid w:val="00DD4D27"/>
    <w:rsid w:val="00DD5954"/>
    <w:rsid w:val="00DD59C9"/>
    <w:rsid w:val="00DD688A"/>
    <w:rsid w:val="00DD6981"/>
    <w:rsid w:val="00DD708E"/>
    <w:rsid w:val="00DE32F7"/>
    <w:rsid w:val="00DE43EF"/>
    <w:rsid w:val="00DE48B9"/>
    <w:rsid w:val="00DE4CA6"/>
    <w:rsid w:val="00DE50DD"/>
    <w:rsid w:val="00DE683D"/>
    <w:rsid w:val="00DE6C7A"/>
    <w:rsid w:val="00DE791E"/>
    <w:rsid w:val="00DF1F71"/>
    <w:rsid w:val="00DF2C46"/>
    <w:rsid w:val="00DF51C8"/>
    <w:rsid w:val="00DF55C9"/>
    <w:rsid w:val="00DF5A81"/>
    <w:rsid w:val="00DF6395"/>
    <w:rsid w:val="00DF76EB"/>
    <w:rsid w:val="00DF7708"/>
    <w:rsid w:val="00E001DB"/>
    <w:rsid w:val="00E00E43"/>
    <w:rsid w:val="00E0249F"/>
    <w:rsid w:val="00E03F23"/>
    <w:rsid w:val="00E07338"/>
    <w:rsid w:val="00E07978"/>
    <w:rsid w:val="00E11F92"/>
    <w:rsid w:val="00E14247"/>
    <w:rsid w:val="00E146E5"/>
    <w:rsid w:val="00E1495D"/>
    <w:rsid w:val="00E14F37"/>
    <w:rsid w:val="00E1543F"/>
    <w:rsid w:val="00E20826"/>
    <w:rsid w:val="00E21165"/>
    <w:rsid w:val="00E2121F"/>
    <w:rsid w:val="00E22759"/>
    <w:rsid w:val="00E22A66"/>
    <w:rsid w:val="00E24EFC"/>
    <w:rsid w:val="00E2501C"/>
    <w:rsid w:val="00E26498"/>
    <w:rsid w:val="00E266DC"/>
    <w:rsid w:val="00E26B3B"/>
    <w:rsid w:val="00E27597"/>
    <w:rsid w:val="00E3022D"/>
    <w:rsid w:val="00E30DFA"/>
    <w:rsid w:val="00E316F1"/>
    <w:rsid w:val="00E32049"/>
    <w:rsid w:val="00E336D0"/>
    <w:rsid w:val="00E37D16"/>
    <w:rsid w:val="00E4414A"/>
    <w:rsid w:val="00E4557E"/>
    <w:rsid w:val="00E455A2"/>
    <w:rsid w:val="00E4620B"/>
    <w:rsid w:val="00E5107C"/>
    <w:rsid w:val="00E51448"/>
    <w:rsid w:val="00E5184E"/>
    <w:rsid w:val="00E5207A"/>
    <w:rsid w:val="00E52CC5"/>
    <w:rsid w:val="00E52EC4"/>
    <w:rsid w:val="00E55CB7"/>
    <w:rsid w:val="00E600E1"/>
    <w:rsid w:val="00E61A27"/>
    <w:rsid w:val="00E624D5"/>
    <w:rsid w:val="00E66AC9"/>
    <w:rsid w:val="00E66CFD"/>
    <w:rsid w:val="00E71A42"/>
    <w:rsid w:val="00E721EC"/>
    <w:rsid w:val="00E74743"/>
    <w:rsid w:val="00E754FF"/>
    <w:rsid w:val="00E774AD"/>
    <w:rsid w:val="00E8023F"/>
    <w:rsid w:val="00E83C32"/>
    <w:rsid w:val="00E83E30"/>
    <w:rsid w:val="00E8514C"/>
    <w:rsid w:val="00E86C30"/>
    <w:rsid w:val="00E86D25"/>
    <w:rsid w:val="00E90791"/>
    <w:rsid w:val="00E90C30"/>
    <w:rsid w:val="00E915C0"/>
    <w:rsid w:val="00E9160E"/>
    <w:rsid w:val="00E91D31"/>
    <w:rsid w:val="00E9594D"/>
    <w:rsid w:val="00E95A01"/>
    <w:rsid w:val="00E97702"/>
    <w:rsid w:val="00EA1225"/>
    <w:rsid w:val="00EA3531"/>
    <w:rsid w:val="00EA6F8E"/>
    <w:rsid w:val="00EB04D6"/>
    <w:rsid w:val="00EB12BA"/>
    <w:rsid w:val="00EB151E"/>
    <w:rsid w:val="00EB2B5C"/>
    <w:rsid w:val="00EB4489"/>
    <w:rsid w:val="00EB7F89"/>
    <w:rsid w:val="00EC03B9"/>
    <w:rsid w:val="00EC0602"/>
    <w:rsid w:val="00EC1132"/>
    <w:rsid w:val="00EC1DA4"/>
    <w:rsid w:val="00EC398F"/>
    <w:rsid w:val="00EC4A66"/>
    <w:rsid w:val="00EC4E2C"/>
    <w:rsid w:val="00EC503A"/>
    <w:rsid w:val="00EC5904"/>
    <w:rsid w:val="00EC7ADB"/>
    <w:rsid w:val="00EC7D4E"/>
    <w:rsid w:val="00ED2065"/>
    <w:rsid w:val="00ED265B"/>
    <w:rsid w:val="00ED2AE2"/>
    <w:rsid w:val="00ED2C10"/>
    <w:rsid w:val="00EE02BC"/>
    <w:rsid w:val="00EE050C"/>
    <w:rsid w:val="00EE050F"/>
    <w:rsid w:val="00EE3733"/>
    <w:rsid w:val="00EE3903"/>
    <w:rsid w:val="00EE3DFC"/>
    <w:rsid w:val="00EE47C0"/>
    <w:rsid w:val="00EE48BF"/>
    <w:rsid w:val="00EF0F63"/>
    <w:rsid w:val="00EF1883"/>
    <w:rsid w:val="00EF2DD6"/>
    <w:rsid w:val="00EF49D4"/>
    <w:rsid w:val="00F01BC3"/>
    <w:rsid w:val="00F01C8C"/>
    <w:rsid w:val="00F03815"/>
    <w:rsid w:val="00F05C91"/>
    <w:rsid w:val="00F07A38"/>
    <w:rsid w:val="00F11183"/>
    <w:rsid w:val="00F111C3"/>
    <w:rsid w:val="00F1255A"/>
    <w:rsid w:val="00F12B5A"/>
    <w:rsid w:val="00F12D6D"/>
    <w:rsid w:val="00F14DD8"/>
    <w:rsid w:val="00F17F38"/>
    <w:rsid w:val="00F20421"/>
    <w:rsid w:val="00F20FDC"/>
    <w:rsid w:val="00F219F8"/>
    <w:rsid w:val="00F22D92"/>
    <w:rsid w:val="00F239FB"/>
    <w:rsid w:val="00F254BE"/>
    <w:rsid w:val="00F27302"/>
    <w:rsid w:val="00F27895"/>
    <w:rsid w:val="00F30324"/>
    <w:rsid w:val="00F306FB"/>
    <w:rsid w:val="00F32F20"/>
    <w:rsid w:val="00F34985"/>
    <w:rsid w:val="00F35109"/>
    <w:rsid w:val="00F40396"/>
    <w:rsid w:val="00F4046A"/>
    <w:rsid w:val="00F41BEA"/>
    <w:rsid w:val="00F420E5"/>
    <w:rsid w:val="00F434DF"/>
    <w:rsid w:val="00F4398B"/>
    <w:rsid w:val="00F44F65"/>
    <w:rsid w:val="00F451F6"/>
    <w:rsid w:val="00F46ED2"/>
    <w:rsid w:val="00F506FD"/>
    <w:rsid w:val="00F5150F"/>
    <w:rsid w:val="00F51E52"/>
    <w:rsid w:val="00F5270D"/>
    <w:rsid w:val="00F53909"/>
    <w:rsid w:val="00F53ED4"/>
    <w:rsid w:val="00F5415A"/>
    <w:rsid w:val="00F54A7D"/>
    <w:rsid w:val="00F5519A"/>
    <w:rsid w:val="00F622AA"/>
    <w:rsid w:val="00F62781"/>
    <w:rsid w:val="00F629D9"/>
    <w:rsid w:val="00F62CCD"/>
    <w:rsid w:val="00F63AAB"/>
    <w:rsid w:val="00F640E3"/>
    <w:rsid w:val="00F6538B"/>
    <w:rsid w:val="00F6542F"/>
    <w:rsid w:val="00F659A3"/>
    <w:rsid w:val="00F65C85"/>
    <w:rsid w:val="00F6777E"/>
    <w:rsid w:val="00F73DA3"/>
    <w:rsid w:val="00F74C52"/>
    <w:rsid w:val="00F778DD"/>
    <w:rsid w:val="00F826D3"/>
    <w:rsid w:val="00F84B7E"/>
    <w:rsid w:val="00F8545F"/>
    <w:rsid w:val="00F87281"/>
    <w:rsid w:val="00F87462"/>
    <w:rsid w:val="00F914C2"/>
    <w:rsid w:val="00F91977"/>
    <w:rsid w:val="00F953D5"/>
    <w:rsid w:val="00F976DC"/>
    <w:rsid w:val="00FA0F12"/>
    <w:rsid w:val="00FA1733"/>
    <w:rsid w:val="00FA20D2"/>
    <w:rsid w:val="00FA2DF0"/>
    <w:rsid w:val="00FA3CFC"/>
    <w:rsid w:val="00FA4F98"/>
    <w:rsid w:val="00FB002F"/>
    <w:rsid w:val="00FB00FA"/>
    <w:rsid w:val="00FB2E02"/>
    <w:rsid w:val="00FB61D3"/>
    <w:rsid w:val="00FB6C23"/>
    <w:rsid w:val="00FC084A"/>
    <w:rsid w:val="00FC182F"/>
    <w:rsid w:val="00FC1C13"/>
    <w:rsid w:val="00FC389C"/>
    <w:rsid w:val="00FC4C4A"/>
    <w:rsid w:val="00FC549B"/>
    <w:rsid w:val="00FC54C5"/>
    <w:rsid w:val="00FC7596"/>
    <w:rsid w:val="00FD0DC3"/>
    <w:rsid w:val="00FD17F9"/>
    <w:rsid w:val="00FD4955"/>
    <w:rsid w:val="00FD5A76"/>
    <w:rsid w:val="00FE28F8"/>
    <w:rsid w:val="00FE2EC9"/>
    <w:rsid w:val="00FE3B6B"/>
    <w:rsid w:val="00FE43BD"/>
    <w:rsid w:val="00FE581F"/>
    <w:rsid w:val="00FE7937"/>
    <w:rsid w:val="00FF0674"/>
    <w:rsid w:val="00FF1189"/>
    <w:rsid w:val="00FF2763"/>
    <w:rsid w:val="00FF2949"/>
    <w:rsid w:val="00FF391A"/>
    <w:rsid w:val="00FF3BD0"/>
    <w:rsid w:val="00FF5C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schemas-houaiss/mini" w:name="verbetes"/>
  <w:shapeDefaults>
    <o:shapedefaults v:ext="edit" spidmax="2049"/>
    <o:shapelayout v:ext="edit">
      <o:idmap v:ext="edit" data="1"/>
    </o:shapelayout>
  </w:shapeDefaults>
  <w:decimalSymbol w:val=","/>
  <w:listSeparator w:val=";"/>
  <w15:docId w15:val="{B189F291-EC2E-4A8B-8A07-8AA318F0FE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3F0F"/>
    <w:rPr>
      <w:sz w:val="24"/>
      <w:szCs w:val="24"/>
    </w:rPr>
  </w:style>
  <w:style w:type="paragraph" w:styleId="Ttulo1">
    <w:name w:val="heading 1"/>
    <w:basedOn w:val="Normal"/>
    <w:next w:val="Normal"/>
    <w:qFormat/>
    <w:pPr>
      <w:keepNext/>
      <w:tabs>
        <w:tab w:val="left" w:pos="2835"/>
      </w:tabs>
      <w:spacing w:before="60"/>
      <w:jc w:val="center"/>
      <w:outlineLvl w:val="0"/>
    </w:pPr>
    <w:rPr>
      <w:b/>
      <w:spacing w:val="20"/>
      <w:sz w:val="40"/>
    </w:rPr>
  </w:style>
  <w:style w:type="paragraph" w:styleId="Ttulo2">
    <w:name w:val="heading 2"/>
    <w:basedOn w:val="Normal"/>
    <w:next w:val="Normal"/>
    <w:qFormat/>
    <w:pPr>
      <w:keepNext/>
      <w:ind w:left="3600" w:right="2268"/>
      <w:jc w:val="center"/>
      <w:outlineLvl w:val="1"/>
    </w:pPr>
    <w:rPr>
      <w:rFonts w:ascii="Century Schoolbook" w:hAnsi="Century Schoolbook"/>
    </w:rPr>
  </w:style>
  <w:style w:type="paragraph" w:styleId="Ttulo3">
    <w:name w:val="heading 3"/>
    <w:basedOn w:val="Normal"/>
    <w:next w:val="Normal"/>
    <w:qFormat/>
    <w:pPr>
      <w:keepNext/>
      <w:ind w:left="3686"/>
      <w:outlineLvl w:val="2"/>
    </w:pPr>
    <w:rPr>
      <w:rFonts w:ascii="Century Schoolbook" w:hAnsi="Century Schoolbook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b/>
      <w:sz w:val="20"/>
    </w:rPr>
  </w:style>
  <w:style w:type="character" w:default="1" w:styleId="Fontepargpadro">
    <w:name w:val="Default Paragraph Font"/>
    <w:uiPriority w:val="1"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Corpodetexto">
    <w:name w:val="Body Text"/>
    <w:basedOn w:val="Normal"/>
    <w:pPr>
      <w:jc w:val="both"/>
    </w:pPr>
    <w:rPr>
      <w:rFonts w:ascii="Century Schoolbook" w:hAnsi="Century Schoolbook"/>
    </w:rPr>
  </w:style>
  <w:style w:type="paragraph" w:styleId="Commarcadores">
    <w:name w:val="List Bullet"/>
    <w:basedOn w:val="Normal"/>
    <w:autoRedefine/>
    <w:pPr>
      <w:numPr>
        <w:numId w:val="1"/>
      </w:numPr>
    </w:pPr>
  </w:style>
  <w:style w:type="character" w:styleId="Hyperlink">
    <w:name w:val="Hyperlink"/>
    <w:rPr>
      <w:color w:val="0000FF"/>
      <w:u w:val="single"/>
    </w:rPr>
  </w:style>
  <w:style w:type="table" w:styleId="Tabelacomgrade">
    <w:name w:val="Table Grid"/>
    <w:basedOn w:val="Tabelanormal"/>
    <w:rsid w:val="00323F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FB00F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B00FA"/>
    <w:rPr>
      <w:rFonts w:ascii="Tahoma" w:hAnsi="Tahoma" w:cs="Tahoma"/>
      <w:sz w:val="16"/>
      <w:szCs w:val="16"/>
    </w:rPr>
  </w:style>
  <w:style w:type="paragraph" w:styleId="PargrafodaLista">
    <w:name w:val="List Paragraph"/>
    <w:basedOn w:val="Normal"/>
    <w:uiPriority w:val="34"/>
    <w:qFormat/>
    <w:rsid w:val="004C71A8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22777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113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617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563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081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570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999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200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56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859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188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35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380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613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380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748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44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995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937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0173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68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516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368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973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284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416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305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194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les\Documents\Modelos%20Personalizados%20do%20Office\ind.0000.dot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572F1C3-3F0E-4395-84A6-4D9BDED9E81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ind.0000.dotx</Template>
  <TotalTime>24</TotalTime>
  <Pages>2</Pages>
  <Words>156</Words>
  <Characters>907</Characters>
  <Application>Microsoft Office Word</Application>
  <DocSecurity>0</DocSecurity>
  <Lines>24</Lines>
  <Paragraphs>13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Modelo 01</vt:lpstr>
    </vt:vector>
  </TitlesOfParts>
  <Company>CAMARA MUNICIPAL DE JACAREI</Company>
  <LinksUpToDate>false</LinksUpToDate>
  <CharactersWithSpaces>1050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Modelo 01</dc:title>
  <dc:subject/>
  <dc:creator>Moacir Sales Neto</dc:creator>
  <cp:keywords/>
  <cp:lastModifiedBy>Usuário</cp:lastModifiedBy>
  <cp:revision>12</cp:revision>
  <cp:lastPrinted>2017-10-30T13:56:00Z</cp:lastPrinted>
  <dcterms:created xsi:type="dcterms:W3CDTF">2018-02-27T14:19:00Z</dcterms:created>
  <dcterms:modified xsi:type="dcterms:W3CDTF">2018-02-27T14:43:00Z</dcterms:modified>
</cp:coreProperties>
</file>