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972EB2">
        <w:rPr>
          <w:rFonts w:ascii="Arial" w:hAnsi="Arial" w:cs="Arial"/>
          <w:b/>
          <w:caps/>
          <w:sz w:val="28"/>
          <w:szCs w:val="28"/>
        </w:rPr>
        <w:t>321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972EB2" w:rsidRDefault="00972EB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354DD" w:rsidRDefault="00972EB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72EB2">
              <w:rPr>
                <w:rFonts w:ascii="Arial" w:hAnsi="Arial" w:cs="Arial"/>
                <w:sz w:val="20"/>
                <w:szCs w:val="20"/>
              </w:rPr>
              <w:t>Solicita a limpeza de bueiro existente na Alameda Um, no Conjunto Residencial Araucária.</w:t>
            </w:r>
          </w:p>
          <w:p w:rsidR="00E354DD" w:rsidRPr="005A03FA" w:rsidRDefault="00E354DD" w:rsidP="00972EB2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E354DD" w:rsidRDefault="003A77BE" w:rsidP="00972EB2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E354DD" w:rsidRPr="00E354DD">
        <w:rPr>
          <w:rFonts w:ascii="Arial" w:hAnsi="Arial" w:cs="Arial"/>
        </w:rPr>
        <w:t xml:space="preserve">a </w:t>
      </w:r>
      <w:r w:rsidR="00972EB2" w:rsidRPr="00972EB2">
        <w:rPr>
          <w:rFonts w:ascii="Arial" w:hAnsi="Arial" w:cs="Arial"/>
        </w:rPr>
        <w:t>limpeza de bueiro existente na Alameda Um, no Conjunto Residencial Araucária.</w:t>
      </w:r>
    </w:p>
    <w:p w:rsidR="00972EB2" w:rsidRDefault="00972EB2" w:rsidP="00972EB2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Conforme pode ser constatado nas fotos anexas o</w:t>
      </w:r>
      <w:r w:rsidRPr="00972EB2">
        <w:rPr>
          <w:rFonts w:ascii="Arial" w:hAnsi="Arial" w:cs="Arial"/>
        </w:rPr>
        <w:t xml:space="preserve"> aludido bueiro encontra-se repleto de lixo, o que em dias de chuva, prejudica o escoamento de água, fazendo com que ocorra a cheia no local.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E354DD">
        <w:rPr>
          <w:rFonts w:ascii="Arial" w:hAnsi="Arial" w:cs="Arial"/>
        </w:rPr>
        <w:t>21</w:t>
      </w:r>
      <w:r w:rsidR="00695F4E">
        <w:rPr>
          <w:rFonts w:ascii="Arial" w:hAnsi="Arial" w:cs="Arial"/>
        </w:rPr>
        <w:t xml:space="preserve"> de </w:t>
      </w:r>
      <w:r w:rsidR="00E354DD">
        <w:rPr>
          <w:rFonts w:ascii="Arial" w:hAnsi="Arial" w:cs="Arial"/>
        </w:rPr>
        <w:t>janeiro</w:t>
      </w:r>
      <w:r w:rsidR="00170EC2">
        <w:rPr>
          <w:rFonts w:ascii="Arial" w:hAnsi="Arial" w:cs="Arial"/>
        </w:rPr>
        <w:t xml:space="preserve"> 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54DD" w:rsidRPr="00A34F2C" w:rsidRDefault="00E354DD" w:rsidP="00E354DD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E354DD" w:rsidRPr="00A34F2C" w:rsidRDefault="00E354DD" w:rsidP="00E354DD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E354DD" w:rsidRPr="00A34F2C" w:rsidRDefault="00E354DD" w:rsidP="00E354DD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2EB2" w:rsidRDefault="00972EB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2EB2" w:rsidRDefault="00972EB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72EB2" w:rsidRPr="00E1701E" w:rsidRDefault="00972EB2" w:rsidP="00972EB2">
      <w:pPr>
        <w:rPr>
          <w:rFonts w:asciiTheme="minorHAnsi" w:hAnsiTheme="minorHAnsi"/>
          <w:b/>
          <w:sz w:val="28"/>
          <w:szCs w:val="28"/>
        </w:rPr>
      </w:pPr>
      <w:bookmarkStart w:id="0" w:name="_GoBack"/>
      <w:r w:rsidRPr="00522FC9">
        <w:rPr>
          <w:rFonts w:asciiTheme="minorHAnsi" w:hAnsiTheme="minorHAnsi"/>
          <w:b/>
          <w:noProof/>
          <w:sz w:val="28"/>
          <w:szCs w:val="28"/>
        </w:rPr>
        <w:drawing>
          <wp:inline distT="0" distB="0" distL="0" distR="0" wp14:anchorId="4880D2BD" wp14:editId="1121753B">
            <wp:extent cx="6030595" cy="3392210"/>
            <wp:effectExtent l="0" t="0" r="8255" b="0"/>
            <wp:docPr id="4" name="Imagem 4" descr="Z:\2018\OFICIOS\fotos\20180205_115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2018\OFICIOS\fotos\20180205_1151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39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72EB2" w:rsidRDefault="00972EB2" w:rsidP="00972EB2">
      <w:pPr>
        <w:jc w:val="both"/>
        <w:rPr>
          <w:rFonts w:asciiTheme="minorHAnsi" w:hAnsiTheme="minorHAnsi"/>
          <w:noProof/>
          <w:sz w:val="28"/>
        </w:rPr>
      </w:pPr>
    </w:p>
    <w:p w:rsidR="00972EB2" w:rsidRPr="002C4313" w:rsidRDefault="00972EB2" w:rsidP="00972EB2">
      <w:pPr>
        <w:jc w:val="both"/>
        <w:rPr>
          <w:rFonts w:asciiTheme="minorHAnsi" w:hAnsiTheme="minorHAnsi"/>
          <w:noProof/>
          <w:sz w:val="28"/>
        </w:rPr>
      </w:pPr>
      <w:r>
        <w:rPr>
          <w:rFonts w:asciiTheme="minorHAnsi" w:hAnsiTheme="minorHAnsi"/>
          <w:noProof/>
          <w:sz w:val="28"/>
        </w:rPr>
        <w:drawing>
          <wp:inline distT="0" distB="0" distL="0" distR="0" wp14:anchorId="4B9B005F" wp14:editId="146A0F3C">
            <wp:extent cx="6030595" cy="3392170"/>
            <wp:effectExtent l="0" t="0" r="825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80205_11520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B2" w:rsidRDefault="00972EB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972EB2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90D6C" w:rsidRDefault="00B90D6C">
      <w:r>
        <w:separator/>
      </w:r>
    </w:p>
  </w:endnote>
  <w:endnote w:type="continuationSeparator" w:id="0">
    <w:p w:rsidR="00B90D6C" w:rsidRDefault="00B90D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90D6C" w:rsidRDefault="00B90D6C">
      <w:r>
        <w:separator/>
      </w:r>
    </w:p>
  </w:footnote>
  <w:footnote w:type="continuationSeparator" w:id="0">
    <w:p w:rsidR="00B90D6C" w:rsidRDefault="00B90D6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72EB2">
      <w:rPr>
        <w:rFonts w:ascii="Arial" w:hAnsi="Arial" w:cs="Arial"/>
        <w:b/>
        <w:sz w:val="20"/>
        <w:szCs w:val="20"/>
        <w:u w:val="single"/>
      </w:rPr>
      <w:t>321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2B0386">
      <w:rPr>
        <w:rFonts w:ascii="Arial" w:hAnsi="Arial" w:cs="Arial"/>
        <w:b/>
        <w:sz w:val="20"/>
        <w:szCs w:val="20"/>
        <w:u w:val="single"/>
      </w:rPr>
      <w:t xml:space="preserve"> – Vereadora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72EB2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72EB2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2102"/>
    <w:rsid w:val="00024FD3"/>
    <w:rsid w:val="00034A23"/>
    <w:rsid w:val="00056288"/>
    <w:rsid w:val="00094490"/>
    <w:rsid w:val="000958D5"/>
    <w:rsid w:val="00097CAE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85DF9"/>
    <w:rsid w:val="002A7434"/>
    <w:rsid w:val="002B0386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33F88"/>
    <w:rsid w:val="00485150"/>
    <w:rsid w:val="00487D64"/>
    <w:rsid w:val="00493115"/>
    <w:rsid w:val="004A437D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B6619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95F4E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2EB2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04D2"/>
    <w:rsid w:val="00B90D6C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A759E"/>
    <w:rsid w:val="00CB2BAB"/>
    <w:rsid w:val="00CC699B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354D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734ECD-8862-40FD-8171-959024849C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0</TotalTime>
  <Pages>2</Pages>
  <Words>114</Words>
  <Characters>620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733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2</cp:revision>
  <cp:lastPrinted>2018-02-20T14:19:00Z</cp:lastPrinted>
  <dcterms:created xsi:type="dcterms:W3CDTF">2018-02-20T14:19:00Z</dcterms:created>
  <dcterms:modified xsi:type="dcterms:W3CDTF">2018-02-20T14:19:00Z</dcterms:modified>
</cp:coreProperties>
</file>